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8C5B1" w14:textId="77777777" w:rsidR="00EC6472" w:rsidRDefault="00EC6472" w:rsidP="00EC6472">
      <w:pPr>
        <w:rPr>
          <w:rFonts w:ascii="Times New Roman" w:hAnsi="Times New Roman"/>
          <w:b/>
          <w:color w:val="FF0000"/>
          <w:sz w:val="28"/>
          <w:szCs w:val="28"/>
        </w:rPr>
      </w:pPr>
    </w:p>
    <w:p w14:paraId="30980848" w14:textId="09527C1D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bookmarkStart w:id="0" w:name="_Hlk138799162"/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5382900A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2DCC053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9CB112E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7E5F1A87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189A0F6" w14:textId="669C32DC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115808F4" w14:textId="77777777" w:rsidR="00C77F8E" w:rsidRDefault="00C77F8E" w:rsidP="00F300D7">
      <w:pPr>
        <w:rPr>
          <w:rFonts w:ascii="Times New Roman" w:hAnsi="Times New Roman"/>
          <w:sz w:val="28"/>
          <w:szCs w:val="28"/>
        </w:rPr>
      </w:pPr>
    </w:p>
    <w:bookmarkEnd w:id="0"/>
    <w:p w14:paraId="75AA3CAF" w14:textId="6F050D8D" w:rsidR="0016743A" w:rsidRDefault="0016743A" w:rsidP="0016743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 w:rsidR="00892E9B">
        <w:rPr>
          <w:rFonts w:ascii="Times New Roman" w:hAnsi="Times New Roman"/>
          <w:bCs/>
          <w:color w:val="000000"/>
          <w:sz w:val="36"/>
          <w:szCs w:val="36"/>
        </w:rPr>
        <w:t xml:space="preserve">улице </w:t>
      </w:r>
      <w:r w:rsidR="00C77F8E">
        <w:rPr>
          <w:rFonts w:ascii="Times New Roman" w:hAnsi="Times New Roman"/>
          <w:bCs/>
          <w:color w:val="000000"/>
          <w:sz w:val="36"/>
          <w:szCs w:val="36"/>
        </w:rPr>
        <w:t>Баррикадная</w:t>
      </w:r>
      <w:r w:rsidR="00892E9B">
        <w:rPr>
          <w:rFonts w:ascii="Times New Roman" w:hAnsi="Times New Roman"/>
          <w:bCs/>
          <w:color w:val="000000"/>
          <w:sz w:val="36"/>
          <w:szCs w:val="36"/>
        </w:rPr>
        <w:t xml:space="preserve"> в р.п.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Городищенского муниципального района Волгоградской области</w:t>
      </w:r>
    </w:p>
    <w:p w14:paraId="1F518176" w14:textId="77777777" w:rsidR="0016743A" w:rsidRPr="0016743A" w:rsidRDefault="0016743A" w:rsidP="0016743A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14:paraId="08B6A465" w14:textId="77777777" w:rsidR="00042413" w:rsidRPr="00042413" w:rsidRDefault="00042413" w:rsidP="00052821">
      <w:pPr>
        <w:jc w:val="center"/>
        <w:rPr>
          <w:rFonts w:ascii="Times New Roman" w:hAnsi="Times New Roman"/>
          <w:b/>
          <w:sz w:val="28"/>
          <w:szCs w:val="28"/>
        </w:rPr>
      </w:pPr>
      <w:r w:rsidRPr="00042413">
        <w:rPr>
          <w:rFonts w:ascii="Times New Roman" w:hAnsi="Times New Roman"/>
          <w:b/>
          <w:sz w:val="28"/>
          <w:szCs w:val="28"/>
        </w:rPr>
        <w:t>Основная часть</w:t>
      </w:r>
    </w:p>
    <w:p w14:paraId="61CD5CD4" w14:textId="77777777" w:rsidR="00052821" w:rsidRDefault="00C64A53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 1</w:t>
      </w:r>
    </w:p>
    <w:p w14:paraId="1E6F1C51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279E0719" w14:textId="77777777" w:rsidR="00052821" w:rsidRDefault="00052821" w:rsidP="00C56EDA">
      <w:pPr>
        <w:rPr>
          <w:rFonts w:ascii="Times New Roman" w:hAnsi="Times New Roman"/>
          <w:sz w:val="28"/>
          <w:szCs w:val="28"/>
        </w:rPr>
      </w:pPr>
    </w:p>
    <w:p w14:paraId="74832258" w14:textId="77777777" w:rsidR="001009FE" w:rsidRDefault="001009FE" w:rsidP="00C56EDA">
      <w:pPr>
        <w:rPr>
          <w:rFonts w:ascii="Times New Roman" w:hAnsi="Times New Roman"/>
          <w:sz w:val="28"/>
          <w:szCs w:val="28"/>
        </w:rPr>
      </w:pPr>
    </w:p>
    <w:p w14:paraId="65C9891F" w14:textId="323BCD57" w:rsidR="00042413" w:rsidRDefault="00042413" w:rsidP="00C56EDA">
      <w:pPr>
        <w:rPr>
          <w:rFonts w:ascii="Times New Roman" w:hAnsi="Times New Roman"/>
          <w:sz w:val="28"/>
          <w:szCs w:val="28"/>
        </w:rPr>
      </w:pPr>
    </w:p>
    <w:p w14:paraId="3B415733" w14:textId="54BB1C23" w:rsidR="00F300D7" w:rsidRDefault="00F300D7" w:rsidP="00C56EDA">
      <w:pPr>
        <w:rPr>
          <w:rFonts w:ascii="Times New Roman" w:hAnsi="Times New Roman"/>
          <w:sz w:val="28"/>
          <w:szCs w:val="28"/>
        </w:rPr>
      </w:pPr>
    </w:p>
    <w:p w14:paraId="7F9E4D8A" w14:textId="77777777" w:rsidR="00C56EDA" w:rsidRDefault="00C56EDA" w:rsidP="00C56EDA">
      <w:pPr>
        <w:rPr>
          <w:rFonts w:ascii="Times New Roman" w:hAnsi="Times New Roman"/>
          <w:sz w:val="28"/>
          <w:szCs w:val="28"/>
        </w:rPr>
      </w:pPr>
    </w:p>
    <w:p w14:paraId="77119AD2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796D5582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27659BB" w14:textId="77777777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415D3E5D" w14:textId="28A5CCA6" w:rsidR="00C64A53" w:rsidRDefault="00C64A53" w:rsidP="00C56EDA">
      <w:pPr>
        <w:rPr>
          <w:rFonts w:ascii="Times New Roman" w:hAnsi="Times New Roman"/>
          <w:sz w:val="28"/>
          <w:szCs w:val="28"/>
        </w:rPr>
      </w:pPr>
    </w:p>
    <w:p w14:paraId="7BA8D4A4" w14:textId="16F29DB4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2A700675" w14:textId="77777777" w:rsidR="001F21EA" w:rsidRDefault="001F21EA" w:rsidP="00C56EDA">
      <w:pPr>
        <w:rPr>
          <w:rFonts w:ascii="Times New Roman" w:hAnsi="Times New Roman"/>
          <w:sz w:val="28"/>
          <w:szCs w:val="28"/>
        </w:rPr>
      </w:pPr>
    </w:p>
    <w:p w14:paraId="312E5120" w14:textId="77777777" w:rsidR="00B31C51" w:rsidRDefault="00B31C51" w:rsidP="00C56EDA">
      <w:pPr>
        <w:rPr>
          <w:rFonts w:ascii="Times New Roman" w:hAnsi="Times New Roman"/>
          <w:sz w:val="28"/>
          <w:szCs w:val="28"/>
        </w:rPr>
      </w:pPr>
    </w:p>
    <w:p w14:paraId="58EAFC36" w14:textId="1EC5A0FA" w:rsidR="00DE35FB" w:rsidRDefault="00052821" w:rsidP="0005282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 20</w:t>
      </w:r>
      <w:r w:rsidR="00F300D7">
        <w:rPr>
          <w:rFonts w:ascii="Times New Roman" w:hAnsi="Times New Roman"/>
          <w:sz w:val="28"/>
          <w:szCs w:val="28"/>
        </w:rPr>
        <w:t>2</w:t>
      </w:r>
      <w:r w:rsidR="00806064">
        <w:rPr>
          <w:rFonts w:ascii="Times New Roman" w:hAnsi="Times New Roman"/>
          <w:sz w:val="28"/>
          <w:szCs w:val="28"/>
        </w:rPr>
        <w:t>3</w:t>
      </w:r>
    </w:p>
    <w:p w14:paraId="49DA7750" w14:textId="77777777" w:rsidR="00052821" w:rsidRDefault="00DE35FB" w:rsidP="00DE35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31C51">
        <w:rPr>
          <w:rFonts w:ascii="Times New Roman" w:hAnsi="Times New Roman"/>
          <w:sz w:val="28"/>
          <w:szCs w:val="28"/>
        </w:rPr>
        <w:lastRenderedPageBreak/>
        <w:tab/>
      </w:r>
    </w:p>
    <w:p w14:paraId="31C52BA2" w14:textId="170488FE" w:rsidR="00F300D7" w:rsidRPr="00B3578A" w:rsidRDefault="00F300D7" w:rsidP="00F300D7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 w:rsidR="00806064"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27C1F0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3447F718" w14:textId="77777777" w:rsidR="00F300D7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47DF2491" w14:textId="77777777" w:rsidR="00F300D7" w:rsidRPr="002B3FCC" w:rsidRDefault="00F300D7" w:rsidP="00F300D7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568AA824" w14:textId="77777777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20614246" w14:textId="2B4E1E86" w:rsidR="00F300D7" w:rsidRDefault="00F300D7" w:rsidP="00F300D7">
      <w:pPr>
        <w:rPr>
          <w:rFonts w:ascii="Times New Roman" w:hAnsi="Times New Roman"/>
          <w:sz w:val="28"/>
          <w:szCs w:val="28"/>
        </w:rPr>
      </w:pPr>
    </w:p>
    <w:p w14:paraId="6EF5CBE6" w14:textId="77777777" w:rsidR="00C77F8E" w:rsidRDefault="00C77F8E" w:rsidP="00F300D7">
      <w:pPr>
        <w:rPr>
          <w:rFonts w:ascii="Times New Roman" w:hAnsi="Times New Roman"/>
          <w:sz w:val="28"/>
          <w:szCs w:val="28"/>
        </w:rPr>
      </w:pPr>
    </w:p>
    <w:p w14:paraId="2E9528E1" w14:textId="77777777" w:rsidR="00C77F8E" w:rsidRDefault="00C77F8E" w:rsidP="00C77F8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bookmarkStart w:id="1" w:name="_Hlk151930203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</w:t>
      </w:r>
      <w:r>
        <w:rPr>
          <w:rFonts w:ascii="Times New Roman" w:hAnsi="Times New Roman"/>
          <w:bCs/>
          <w:color w:val="000000"/>
          <w:sz w:val="36"/>
          <w:szCs w:val="36"/>
        </w:rPr>
        <w:t>улице Баррикадная в р.п. Городище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Городищенского муниципального района Волгоградской области</w:t>
      </w:r>
    </w:p>
    <w:bookmarkEnd w:id="1"/>
    <w:p w14:paraId="72F0F9B5" w14:textId="7EF2AAB3" w:rsidR="00042413" w:rsidRPr="00042413" w:rsidRDefault="00042413" w:rsidP="000424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44"/>
          <w:szCs w:val="44"/>
        </w:rPr>
        <w:br/>
      </w:r>
    </w:p>
    <w:p w14:paraId="21A89C87" w14:textId="77777777" w:rsidR="00042413" w:rsidRDefault="00042413" w:rsidP="00042413">
      <w:pPr>
        <w:jc w:val="center"/>
        <w:rPr>
          <w:rFonts w:ascii="Times New Roman" w:hAnsi="Times New Roman"/>
          <w:b/>
          <w:sz w:val="32"/>
          <w:szCs w:val="32"/>
        </w:rPr>
      </w:pPr>
      <w:r w:rsidRPr="003B7773">
        <w:rPr>
          <w:rFonts w:ascii="Times New Roman" w:hAnsi="Times New Roman"/>
          <w:b/>
          <w:sz w:val="32"/>
          <w:szCs w:val="32"/>
        </w:rPr>
        <w:t>Основная часть</w:t>
      </w:r>
    </w:p>
    <w:p w14:paraId="5C899F9D" w14:textId="77777777" w:rsidR="00C64A53" w:rsidRPr="003B7773" w:rsidRDefault="00C64A53" w:rsidP="0004241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Том 1</w:t>
      </w:r>
    </w:p>
    <w:p w14:paraId="26BD2932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41E230DD" w14:textId="1FD6F806" w:rsidR="00052821" w:rsidRPr="00A55520" w:rsidRDefault="00052821" w:rsidP="00C64A5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Заказчик: </w:t>
      </w:r>
      <w:r w:rsidR="00661760">
        <w:rPr>
          <w:rFonts w:ascii="Times New Roman" w:hAnsi="Times New Roman"/>
          <w:sz w:val="28"/>
          <w:szCs w:val="28"/>
        </w:rPr>
        <w:t xml:space="preserve">г-н </w:t>
      </w:r>
      <w:r w:rsidR="00F300D7">
        <w:rPr>
          <w:rFonts w:ascii="Times New Roman" w:hAnsi="Times New Roman"/>
          <w:sz w:val="28"/>
          <w:szCs w:val="28"/>
        </w:rPr>
        <w:t xml:space="preserve">     </w:t>
      </w:r>
      <w:r w:rsidR="003B7773">
        <w:rPr>
          <w:rFonts w:ascii="Times New Roman" w:hAnsi="Times New Roman"/>
          <w:sz w:val="28"/>
          <w:szCs w:val="28"/>
        </w:rPr>
        <w:t>.</w:t>
      </w:r>
    </w:p>
    <w:p w14:paraId="1D7975FD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57B02D5F" w14:textId="07CA7B0D" w:rsidR="00052821" w:rsidRDefault="00084C8C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Директор:  </w:t>
      </w:r>
      <w:r w:rsidR="00F300D7">
        <w:rPr>
          <w:rFonts w:ascii="Times New Roman" w:hAnsi="Times New Roman"/>
          <w:sz w:val="28"/>
          <w:szCs w:val="28"/>
        </w:rPr>
        <w:t xml:space="preserve">   </w:t>
      </w:r>
      <w:r w:rsidR="0016743A">
        <w:rPr>
          <w:rFonts w:ascii="Times New Roman" w:hAnsi="Times New Roman"/>
          <w:sz w:val="28"/>
          <w:szCs w:val="28"/>
        </w:rPr>
        <w:t xml:space="preserve">                                             С.А. Плесовских</w:t>
      </w:r>
      <w:r w:rsidR="00F300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r w:rsidR="00052821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2B3FCC">
        <w:rPr>
          <w:rFonts w:ascii="Times New Roman" w:hAnsi="Times New Roman"/>
          <w:sz w:val="28"/>
          <w:szCs w:val="28"/>
        </w:rPr>
        <w:t xml:space="preserve">    </w:t>
      </w:r>
    </w:p>
    <w:p w14:paraId="1CC973C6" w14:textId="77777777" w:rsidR="00052821" w:rsidRDefault="00052821" w:rsidP="00052821">
      <w:pPr>
        <w:rPr>
          <w:rFonts w:ascii="Times New Roman" w:hAnsi="Times New Roman"/>
          <w:sz w:val="28"/>
          <w:szCs w:val="28"/>
        </w:rPr>
      </w:pPr>
    </w:p>
    <w:p w14:paraId="776B39BC" w14:textId="5773F6C4" w:rsidR="00052821" w:rsidRDefault="00052821" w:rsidP="0005282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66176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792D416" w14:textId="77777777" w:rsidR="00052821" w:rsidRDefault="00052821" w:rsidP="00052821">
      <w:pPr>
        <w:jc w:val="center"/>
        <w:rPr>
          <w:rFonts w:ascii="Times New Roman" w:hAnsi="Times New Roman"/>
          <w:sz w:val="28"/>
          <w:szCs w:val="28"/>
        </w:rPr>
      </w:pPr>
    </w:p>
    <w:p w14:paraId="3BE70FF2" w14:textId="43BDC9FD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62FAC6E0" w14:textId="76B68149" w:rsidR="00F300D7" w:rsidRDefault="00F300D7" w:rsidP="00661760">
      <w:pPr>
        <w:rPr>
          <w:rFonts w:ascii="Times New Roman" w:hAnsi="Times New Roman"/>
          <w:sz w:val="28"/>
          <w:szCs w:val="28"/>
        </w:rPr>
      </w:pPr>
    </w:p>
    <w:p w14:paraId="528ACD32" w14:textId="31EEE4C9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34CBC2E5" w14:textId="77777777" w:rsidR="001F21EA" w:rsidRDefault="001F21EA" w:rsidP="00661760">
      <w:pPr>
        <w:rPr>
          <w:rFonts w:ascii="Times New Roman" w:hAnsi="Times New Roman"/>
          <w:sz w:val="28"/>
          <w:szCs w:val="28"/>
        </w:rPr>
      </w:pPr>
    </w:p>
    <w:p w14:paraId="2A5B8ECE" w14:textId="49AC62A8" w:rsidR="00EC6472" w:rsidRDefault="00EC6472" w:rsidP="00661760">
      <w:pPr>
        <w:rPr>
          <w:rFonts w:ascii="Times New Roman" w:hAnsi="Times New Roman"/>
          <w:sz w:val="28"/>
          <w:szCs w:val="28"/>
        </w:rPr>
      </w:pPr>
    </w:p>
    <w:p w14:paraId="15825127" w14:textId="4730A0B7" w:rsidR="00DE35FB" w:rsidRDefault="00C64A53" w:rsidP="00B31C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31C51">
        <w:rPr>
          <w:rFonts w:ascii="Times New Roman" w:hAnsi="Times New Roman"/>
          <w:sz w:val="28"/>
          <w:szCs w:val="28"/>
        </w:rPr>
        <w:t>олгоград 20</w:t>
      </w:r>
      <w:r w:rsidR="00806064">
        <w:rPr>
          <w:rFonts w:ascii="Times New Roman" w:hAnsi="Times New Roman"/>
          <w:sz w:val="28"/>
          <w:szCs w:val="28"/>
        </w:rPr>
        <w:t>23</w:t>
      </w:r>
    </w:p>
    <w:p w14:paraId="22BA2FC0" w14:textId="1E6EDEBD" w:rsidR="001F0BB4" w:rsidRDefault="001F0BB4" w:rsidP="001F0BB4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53F3387" wp14:editId="408BD101">
                <wp:simplePos x="0" y="0"/>
                <wp:positionH relativeFrom="margin">
                  <wp:posOffset>-275280</wp:posOffset>
                </wp:positionH>
                <wp:positionV relativeFrom="paragraph">
                  <wp:posOffset>86390</wp:posOffset>
                </wp:positionV>
                <wp:extent cx="6506845" cy="10135235"/>
                <wp:effectExtent l="0" t="0" r="27305" b="18415"/>
                <wp:wrapNone/>
                <wp:docPr id="123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06845" cy="10135235"/>
                          <a:chOff x="0" y="0"/>
                          <a:chExt cx="6514465" cy="10135448"/>
                        </a:xfrm>
                      </wpg:grpSpPr>
                      <wpg:grpSp>
                        <wpg:cNvPr id="123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123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BDDDB2E" w14:textId="77777777" w:rsidR="00C453A0" w:rsidRPr="00FE178E" w:rsidRDefault="00C453A0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192E56EB" w14:textId="77777777" w:rsidR="00C453A0" w:rsidRPr="0003012F" w:rsidRDefault="00C453A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053DEA" w14:textId="77777777" w:rsidR="00C453A0" w:rsidRPr="00FE178E" w:rsidRDefault="00C453A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4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0" y="17210"/>
                              <a:ext cx="12240" cy="1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BDFE52" w14:textId="6D9FEB53" w:rsidR="00C453A0" w:rsidRPr="00253EE4" w:rsidRDefault="00C453A0" w:rsidP="00253EE4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Проект планировки и проект межевания территории по </w:t>
                                </w: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улице </w:t>
                                </w:r>
                                <w:r w:rsidR="00C77F8E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Баррикадная </w:t>
                                </w: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 xml:space="preserve"> в р.п. Городище  </w:t>
                                </w:r>
                                <w:r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Городищенского муниципального района Волгоградской области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45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6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7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8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69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0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F9B6E7" w14:textId="77777777" w:rsidR="00C453A0" w:rsidRPr="00B958D0" w:rsidRDefault="00C453A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5DEAA1D2" w14:textId="77777777" w:rsidR="00C453A0" w:rsidRPr="00626750" w:rsidRDefault="00C453A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1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9AF498" w14:textId="77777777" w:rsidR="00C453A0" w:rsidRPr="00626750" w:rsidRDefault="00C453A0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2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381127E" w14:textId="77777777" w:rsidR="00C453A0" w:rsidRPr="00626750" w:rsidRDefault="00C453A0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29AF258B" w14:textId="77777777" w:rsidR="00C453A0" w:rsidRPr="0003012F" w:rsidRDefault="00C453A0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3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A4114F1" w14:textId="77777777" w:rsidR="00C453A0" w:rsidRPr="00626750" w:rsidRDefault="00C453A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4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2A63CF1" w14:textId="77777777" w:rsidR="00C453A0" w:rsidRPr="00626750" w:rsidRDefault="00C453A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5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6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602279" w14:textId="77777777" w:rsidR="00C453A0" w:rsidRPr="00932DFF" w:rsidRDefault="00C453A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Cs w:val="24"/>
                                    <w:lang w:val="en-US"/>
                                  </w:rPr>
                                </w:pPr>
                              </w:p>
                              <w:p w14:paraId="51173B32" w14:textId="77777777" w:rsidR="00C453A0" w:rsidRPr="00932DFF" w:rsidRDefault="00C453A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</w:pPr>
                                <w:r w:rsidRPr="00932DFF"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Основная часть проекта планировки</w:t>
                                </w:r>
                                <w:r>
                                  <w:rPr>
                                    <w:rFonts w:ascii="Times New Roman" w:hAnsi="Times New Roman"/>
                                    <w:i w:val="0"/>
                                    <w:szCs w:val="24"/>
                                    <w:lang w:val="ru-RU"/>
                                  </w:rPr>
                                  <w:t>.</w:t>
                                </w:r>
                              </w:p>
                              <w:p w14:paraId="0346D2B2" w14:textId="77777777" w:rsidR="00C453A0" w:rsidRPr="00626750" w:rsidRDefault="00C453A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1277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8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79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80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2ED85B2" w14:textId="77777777" w:rsidR="00C453A0" w:rsidRDefault="00C453A0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39C9FF2" w14:textId="270FC461" w:rsidR="00C453A0" w:rsidRPr="00B15B4B" w:rsidRDefault="00C453A0" w:rsidP="00F300D7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«Плеском»</w:t>
                                </w:r>
                              </w:p>
                              <w:p w14:paraId="5AFA109A" w14:textId="77777777" w:rsidR="00C453A0" w:rsidRPr="00CD6B3C" w:rsidRDefault="00C453A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128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D43E360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1B8DB1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F0E08CB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3F7999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597CF7F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3B05A8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DC7ADD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3373CD" w14:textId="77777777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89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5A7BF9" w14:textId="7E0071F1" w:rsidR="00C453A0" w:rsidRPr="00FE178E" w:rsidRDefault="00C453A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3F3387" id="Группа 50" o:spid="_x0000_s1026" style="position:absolute;margin-left:-21.7pt;margin-top:6.8pt;width:512.35pt;height:798.05pt;z-index:251654144;mso-position-horizontal-relative:margin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i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2TyBxzfhBLn+BQAA//8DAFBLAQItABQABgAIAAAAIQDb4fbL7gAAAIUBAAATAAAAAAAAAAAA&#10;AAAAAAAAAABbQ29udGVudF9UeXBlc10ueG1sUEsBAi0AFAAGAAgAAAAhAFr0LFu/AAAAFQEAAAsA&#10;AAAAAAAAAAAAAAAAHwEAAF9yZWxzLy5yZWxzUEsBAi0AFAAGAAgAAAAhAGN+aKTEAAAA3QAAAA8A&#10;AAAAAAAAAAAAAAAABwIAAGRycy9kb3ducmV2LnhtbFBLBQYAAAAAAwADALcAAAD4AgAAAAA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l7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AIUqXu+AAAA3QAAAA8AAAAAAAAA&#10;AAAAAAAABwIAAGRycy9kb3ducmV2LnhtbFBLBQYAAAAAAwADALcAAADyAgAAAAA=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5iS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gyjcygl6/AQAA//8DAFBLAQItABQABgAIAAAAIQDb4fbL7gAAAIUBAAATAAAAAAAAAAAA&#10;AAAAAAAAAABbQ29udGVudF9UeXBlc10ueG1sUEsBAi0AFAAGAAgAAAAhAFr0LFu/AAAAFQEAAAsA&#10;AAAAAAAAAAAAAAAAHwEAAF9yZWxzLy5yZWxzUEsBAi0AFAAGAAgAAAAhABzHmJLEAAAA3QAAAA8A&#10;AAAAAAAAAAAAAAAABwIAAGRycy9kb3ducmV2LnhtbFBLBQYAAAAAAwADALcAAAD4AgAAAAA=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0JwgAAAN0AAAAPAAAAZHJzL2Rvd25yZXYueG1sRE9Li8Iw&#10;EL4L+x/CLHjTdJ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Bziz0JwgAAAN0AAAAPAAAA&#10;AAAAAAAAAAAAAAcCAABkcnMvZG93bnJldi54bWxQSwUGAAAAAAMAAwC3AAAA9g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  <v:textbox inset="1pt,1pt,1pt,1pt">
                      <w:txbxContent>
                        <w:p w14:paraId="4BDDDB2E" w14:textId="77777777" w:rsidR="00C453A0" w:rsidRPr="00FE178E" w:rsidRDefault="00C453A0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192E56EB" w14:textId="77777777" w:rsidR="00C453A0" w:rsidRPr="0003012F" w:rsidRDefault="00C453A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  <v:textbox inset="1pt,1pt,1pt,1pt">
                      <w:txbxContent>
                        <w:p w14:paraId="40053DEA" w14:textId="77777777" w:rsidR="00C453A0" w:rsidRPr="00FE178E" w:rsidRDefault="00C453A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760;top:17210;width:12240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  <v:textbox inset="1pt,1pt,1pt,1pt">
                      <w:txbxContent>
                        <w:p w14:paraId="7FBDFE52" w14:textId="6D9FEB53" w:rsidR="00C453A0" w:rsidRPr="00253EE4" w:rsidRDefault="00C453A0" w:rsidP="00253EE4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Проект планировки и проект межевания территории по </w:t>
                          </w: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улице </w:t>
                          </w:r>
                          <w:proofErr w:type="gramStart"/>
                          <w:r w:rsidR="00C77F8E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Баррикадная </w:t>
                          </w: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в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р.п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. Городище  </w:t>
                          </w:r>
                          <w:proofErr w:type="spellStart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Городищенского</w:t>
                          </w:r>
                          <w:proofErr w:type="spellEnd"/>
                          <w:r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 xml:space="preserve"> муниципального района Волгоградской области</w:t>
                          </w: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ERx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KrARHG+AAAA3QAAAA8AAAAAAAAA&#10;AAAAAAAABwIAAGRycy9kb3ducmV2LnhtbFBLBQYAAAAAAwADALcAAADy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toG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5MZ&#10;fL8JJ8jVBwAA//8DAFBLAQItABQABgAIAAAAIQDb4fbL7gAAAIUBAAATAAAAAAAAAAAAAAAAAAAA&#10;AABbQ29udGVudF9UeXBlc10ueG1sUEsBAi0AFAAGAAgAAAAhAFr0LFu/AAAAFQEAAAsAAAAAAAAA&#10;AAAAAAAAHwEAAF9yZWxzLy5yZWxzUEsBAi0AFAAGAAgAAAAhAFoS2ga+AAAA3QAAAA8AAAAAAAAA&#10;AAAAAAAABwIAAGRycy9kb3ducmV2LnhtbFBLBQYAAAAAAwADALcAAADyAgAAAAA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" filled="f" stroked="f" strokeweight=".25pt">
                    <v:textbox inset="1pt,1pt,1pt,1pt">
                      <w:txbxContent>
                        <w:p w14:paraId="43F9B6E7" w14:textId="77777777" w:rsidR="00C453A0" w:rsidRPr="00B958D0" w:rsidRDefault="00C453A0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5DEAA1D2" w14:textId="77777777" w:rsidR="00C453A0" w:rsidRPr="00626750" w:rsidRDefault="00C453A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39AF498" w14:textId="77777777" w:rsidR="00C453A0" w:rsidRPr="00626750" w:rsidRDefault="00C453A0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fXO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" filled="f" stroked="f" strokeweight=".25pt">
                    <v:textbox inset="1pt,1pt,1pt,1pt">
                      <w:txbxContent>
                        <w:p w14:paraId="2381127E" w14:textId="77777777" w:rsidR="00C453A0" w:rsidRPr="00626750" w:rsidRDefault="00C453A0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29AF258B" w14:textId="77777777" w:rsidR="00C453A0" w:rsidRPr="0003012F" w:rsidRDefault="00C453A0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" filled="f" stroked="f" strokeweight=".25pt">
                    <v:textbox inset="1pt,1pt,1pt,1pt">
                      <w:txbxContent>
                        <w:p w14:paraId="1A4114F1" w14:textId="77777777" w:rsidR="00C453A0" w:rsidRPr="00626750" w:rsidRDefault="00C453A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" filled="f" stroked="f" strokeweight=".25pt">
                    <v:textbox inset="1pt,1pt,1pt,1pt">
                      <w:txbxContent>
                        <w:p w14:paraId="52A63CF1" w14:textId="77777777" w:rsidR="00C453A0" w:rsidRPr="00626750" w:rsidRDefault="00C453A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I7M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8m&#10;8P0mnCBXHwAAAP//AwBQSwECLQAUAAYACAAAACEA2+H2y+4AAACFAQAAEwAAAAAAAAAAAAAAAAAA&#10;AAAAW0NvbnRlbnRfVHlwZXNdLnhtbFBLAQItABQABgAIAAAAIQBa9CxbvwAAABUBAAALAAAAAAAA&#10;AAAAAAAAAB8BAABfcmVscy8ucmVsc1BLAQItABQABgAIAAAAIQBkrI7MvwAAAN0AAAAPAAAAAAAA&#10;AAAAAAAAAAcCAABkcnMvZG93bnJldi54bWxQSwUGAAAAAAMAAwC3AAAA8wIAAAAA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" filled="f" stroked="f" strokeweight=".25pt">
                    <v:textbox inset="1pt,1pt,1pt,1pt">
                      <w:txbxContent>
                        <w:p w14:paraId="26602279" w14:textId="77777777" w:rsidR="00C453A0" w:rsidRPr="00932DFF" w:rsidRDefault="00C453A0" w:rsidP="00B84F40">
                          <w:pPr>
                            <w:pStyle w:val="a8"/>
                            <w:rPr>
                              <w:rFonts w:ascii="GOST type B" w:hAnsi="GOST type B"/>
                              <w:szCs w:val="24"/>
                              <w:lang w:val="en-US"/>
                            </w:rPr>
                          </w:pPr>
                        </w:p>
                        <w:p w14:paraId="51173B32" w14:textId="77777777" w:rsidR="00C453A0" w:rsidRPr="00932DFF" w:rsidRDefault="00C453A0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</w:pPr>
                          <w:r w:rsidRPr="00932DFF"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Основная часть проекта планировки</w:t>
                          </w:r>
                          <w:r>
                            <w:rPr>
                              <w:rFonts w:ascii="Times New Roman" w:hAnsi="Times New Roman"/>
                              <w:i w:val="0"/>
                              <w:szCs w:val="24"/>
                              <w:lang w:val="ru-RU"/>
                            </w:rPr>
                            <w:t>.</w:t>
                          </w:r>
                        </w:p>
                        <w:p w14:paraId="0346D2B2" w14:textId="77777777" w:rsidR="00C453A0" w:rsidRPr="00626750" w:rsidRDefault="00C453A0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rUg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9m&#10;8P0mnCBXHwAAAP//AwBQSwECLQAUAAYACAAAACEA2+H2y+4AAACFAQAAEwAAAAAAAAAAAAAAAAAA&#10;AAAAW0NvbnRlbnRfVHlwZXNdLnhtbFBLAQItABQABgAIAAAAIQBa9CxbvwAAABUBAAALAAAAAAAA&#10;AAAAAAAAAB8BAABfcmVscy8ucmVsc1BLAQItABQABgAIAAAAIQD7MrUgvwAAAN0AAAAPAAAAAAAA&#10;AAAAAAAAAAcCAABkcnMvZG93bnJldi54bWxQSwUGAAAAAAMAAwC3AAAA8wIAAAAA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r4F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fDLNzKCXv8BAAD//wMAUEsBAi0AFAAGAAgAAAAhANvh9svuAAAAhQEAABMAAAAAAAAAAAAA&#10;AAAAAAAAAFtDb250ZW50X1R5cGVzXS54bWxQSwECLQAUAAYACAAAACEAWvQsW78AAAAVAQAACwAA&#10;AAAAAAAAAAAAAAAfAQAAX3JlbHMvLnJlbHNQSwECLQAUAAYACAAAACEA5kK+BcMAAADdAAAADwAA&#10;AAAAAAAAAAAAAAAHAgAAZHJzL2Rvd25yZXYueG1sUEsFBgAAAAADAAMAtwAAAPcCAAAAAA==&#10;" filled="f" stroked="f" strokeweight=".25pt">
                    <v:textbox inset="1pt,1pt,1pt,1pt">
                      <w:txbxContent>
                        <w:p w14:paraId="22ED85B2" w14:textId="77777777" w:rsidR="00C453A0" w:rsidRDefault="00C453A0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39C9FF2" w14:textId="270FC461" w:rsidR="00C453A0" w:rsidRPr="00B15B4B" w:rsidRDefault="00C453A0" w:rsidP="00F300D7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«Плеском»</w:t>
                          </w:r>
                        </w:p>
                        <w:p w14:paraId="5AFA109A" w14:textId="77777777" w:rsidR="00C453A0" w:rsidRPr="00CD6B3C" w:rsidRDefault="00C453A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8"/>
                              <w:szCs w:val="2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hue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L/I&#10;5vD8Jp4gt/8AAAD//wMAUEsBAi0AFAAGAAgAAAAhANvh9svuAAAAhQEAABMAAAAAAAAAAAAAAAAA&#10;AAAAAFtDb250ZW50X1R5cGVzXS54bWxQSwECLQAUAAYACAAAACEAWvQsW78AAAAVAQAACwAAAAAA&#10;AAAAAAAAAAAfAQAAX3JlbHMvLnJlbHNQSwECLQAUAAYACAAAACEAiQ4bnsAAAADdAAAADwAAAAAA&#10;AAAAAAAAAAAHAgAAZHJzL2Rvd25yZXYueG1sUEsFBgAAAAADAAMAtwAAAPQCAAAAAA==&#10;" filled="f" stroked="f" strokeweight=".25pt">
                  <v:textbox inset="1pt,1pt,1pt,1pt">
                    <w:txbxContent>
                      <w:p w14:paraId="4D43E360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" filled="f" stroked="f" strokeweight=".25pt">
                  <v:textbox inset="1pt,1pt,1pt,1pt">
                    <w:txbxContent>
                      <w:p w14:paraId="241B8DB1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" filled="f" stroked="f" strokeweight=".25pt">
                  <v:textbox inset="1pt,1pt,1pt,1pt">
                    <w:txbxContent>
                      <w:p w14:paraId="2F0E08CB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" filled="f" stroked="f" strokeweight=".25pt">
                  <v:textbox inset="1pt,1pt,1pt,1pt">
                    <w:txbxContent>
                      <w:p w14:paraId="2A3F7999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R2dwgAAAN0AAAAPAAAAZHJzL2Rvd25yZXYueG1sRE9Na8Mw&#10;DL0P+h+MCr0tTstW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D2NR2dwgAAAN0AAAAPAAAA&#10;AAAAAAAAAAAAAAcCAABkcnMvZG93bnJldi54bWxQSwUGAAAAAAMAAwC3AAAA9gIAAAAA&#10;" filled="f" stroked="f" strokeweight=".25pt">
                  <v:textbox inset="1pt,1pt,1pt,1pt">
                    <w:txbxContent>
                      <w:p w14:paraId="1597CF7F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" filled="f" stroked="f" strokeweight=".25pt">
                  <v:textbox inset="1pt,1pt,1pt,1pt">
                    <w:txbxContent>
                      <w:p w14:paraId="253B05A8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" filled="f" stroked="f" strokeweight=".25pt">
                  <v:textbox inset="1pt,1pt,1pt,1pt">
                    <w:txbxContent>
                      <w:p w14:paraId="22DC7ADD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" filled="f" stroked="f" strokeweight=".25pt">
                  <v:textbox inset="1pt,1pt,1pt,1pt">
                    <w:txbxContent>
                      <w:p w14:paraId="743373CD" w14:textId="77777777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" filled="f" stroked="f" strokeweight=".25pt">
                  <v:textbox inset="1pt,1pt,1pt,1pt">
                    <w:txbxContent>
                      <w:p w14:paraId="7A5A7BF9" w14:textId="7E0071F1" w:rsidR="00C453A0" w:rsidRPr="00FE178E" w:rsidRDefault="00C453A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8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050E170" w14:textId="431B5F1B" w:rsidR="001F0BB4" w:rsidRDefault="001F0BB4" w:rsidP="001F0BB4">
      <w:pPr>
        <w:rPr>
          <w:rFonts w:ascii="Times New Roman" w:hAnsi="Times New Roman"/>
          <w:sz w:val="28"/>
          <w:szCs w:val="28"/>
        </w:rPr>
      </w:pPr>
    </w:p>
    <w:p w14:paraId="25B5C8EC" w14:textId="0B3E5207" w:rsidR="001F0BB4" w:rsidRDefault="001F0BB4" w:rsidP="001F0BB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14:paraId="15FF9AEA" w14:textId="4D71B663" w:rsidR="001F0BB4" w:rsidRDefault="001F0BB4" w:rsidP="001F0BB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4986"/>
        <w:gridCol w:w="1933"/>
      </w:tblGrid>
      <w:tr w:rsidR="00DE35FB" w:rsidRPr="007066B0" w14:paraId="3F070C3D" w14:textId="77777777" w:rsidTr="001F0BB4">
        <w:tc>
          <w:tcPr>
            <w:tcW w:w="2176" w:type="dxa"/>
          </w:tcPr>
          <w:p w14:paraId="709D43AB" w14:textId="2FA6A44D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4986" w:type="dxa"/>
          </w:tcPr>
          <w:p w14:paraId="5C39E8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933" w:type="dxa"/>
          </w:tcPr>
          <w:p w14:paraId="348A77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E35FB" w:rsidRPr="007066B0" w14:paraId="4F1A3FFF" w14:textId="77777777" w:rsidTr="001F0BB4">
        <w:tc>
          <w:tcPr>
            <w:tcW w:w="2176" w:type="dxa"/>
          </w:tcPr>
          <w:p w14:paraId="0C6D4F1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ТЛ.1</w:t>
            </w:r>
          </w:p>
        </w:tc>
        <w:tc>
          <w:tcPr>
            <w:tcW w:w="4986" w:type="dxa"/>
            <w:vAlign w:val="center"/>
          </w:tcPr>
          <w:p w14:paraId="587ED68D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33" w:type="dxa"/>
          </w:tcPr>
          <w:p w14:paraId="14F9D2D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EBDF0A2" w14:textId="77777777" w:rsidTr="001F0BB4">
        <w:tc>
          <w:tcPr>
            <w:tcW w:w="2176" w:type="dxa"/>
          </w:tcPr>
          <w:p w14:paraId="3D15F4D3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0E5E1EA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4BCB3BB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0F9F508" w14:textId="77777777" w:rsidTr="001F0BB4">
        <w:tc>
          <w:tcPr>
            <w:tcW w:w="2176" w:type="dxa"/>
          </w:tcPr>
          <w:p w14:paraId="67C54F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1798A94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6A271F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3E9B816" w14:textId="77777777" w:rsidTr="001F0BB4">
        <w:tc>
          <w:tcPr>
            <w:tcW w:w="2176" w:type="dxa"/>
          </w:tcPr>
          <w:p w14:paraId="0039FC8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ППТ ОЧ</w:t>
            </w:r>
          </w:p>
        </w:tc>
        <w:tc>
          <w:tcPr>
            <w:tcW w:w="4986" w:type="dxa"/>
            <w:vAlign w:val="center"/>
          </w:tcPr>
          <w:p w14:paraId="4B9907C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Основная часть. Положения</w:t>
            </w:r>
          </w:p>
        </w:tc>
        <w:tc>
          <w:tcPr>
            <w:tcW w:w="1933" w:type="dxa"/>
          </w:tcPr>
          <w:p w14:paraId="48CD37F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2-8</w:t>
            </w:r>
          </w:p>
        </w:tc>
      </w:tr>
      <w:tr w:rsidR="00DE35FB" w:rsidRPr="007066B0" w14:paraId="47FD699B" w14:textId="77777777" w:rsidTr="001F0BB4">
        <w:tc>
          <w:tcPr>
            <w:tcW w:w="2176" w:type="dxa"/>
          </w:tcPr>
          <w:p w14:paraId="3847C8E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34F4415B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33" w:type="dxa"/>
          </w:tcPr>
          <w:p w14:paraId="197C13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66B0">
              <w:rPr>
                <w:rFonts w:ascii="Times New Roman" w:hAnsi="Times New Roman"/>
                <w:sz w:val="28"/>
                <w:szCs w:val="28"/>
              </w:rPr>
              <w:t xml:space="preserve">        9-10</w:t>
            </w:r>
          </w:p>
        </w:tc>
      </w:tr>
      <w:tr w:rsidR="00DE35FB" w:rsidRPr="007066B0" w14:paraId="3571D72B" w14:textId="77777777" w:rsidTr="001F0BB4">
        <w:tc>
          <w:tcPr>
            <w:tcW w:w="2176" w:type="dxa"/>
          </w:tcPr>
          <w:p w14:paraId="5FC94A14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482BDB40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586F500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3AEB4025" w14:textId="77777777" w:rsidTr="001F0BB4">
        <w:tc>
          <w:tcPr>
            <w:tcW w:w="2176" w:type="dxa"/>
          </w:tcPr>
          <w:p w14:paraId="6B58621D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38B8D60A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25F81FD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0F41D18C" w14:textId="77777777" w:rsidTr="001F0BB4">
        <w:tc>
          <w:tcPr>
            <w:tcW w:w="2176" w:type="dxa"/>
          </w:tcPr>
          <w:p w14:paraId="6E08A3A1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5C7A4FAC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5B4F60C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444E1814" w14:textId="77777777" w:rsidTr="001F0BB4">
        <w:tc>
          <w:tcPr>
            <w:tcW w:w="2176" w:type="dxa"/>
          </w:tcPr>
          <w:p w14:paraId="6B10B45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AE418B7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B9528E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851003A" w14:textId="77777777" w:rsidTr="001F0BB4">
        <w:tc>
          <w:tcPr>
            <w:tcW w:w="2176" w:type="dxa"/>
          </w:tcPr>
          <w:p w14:paraId="02FE9707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BF4A043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72B5176F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2EBF3467" w14:textId="77777777" w:rsidTr="001F0BB4">
        <w:tc>
          <w:tcPr>
            <w:tcW w:w="2176" w:type="dxa"/>
          </w:tcPr>
          <w:p w14:paraId="46827122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153B0ACF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51A586E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53F8DBB6" w14:textId="77777777" w:rsidTr="001F0BB4">
        <w:tc>
          <w:tcPr>
            <w:tcW w:w="2176" w:type="dxa"/>
          </w:tcPr>
          <w:p w14:paraId="784A0EFC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4C2DC2E5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29AB405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35FB" w:rsidRPr="007066B0" w14:paraId="6B0CE2C6" w14:textId="77777777" w:rsidTr="001F0BB4">
        <w:tc>
          <w:tcPr>
            <w:tcW w:w="2176" w:type="dxa"/>
          </w:tcPr>
          <w:p w14:paraId="0D11C24B" w14:textId="77777777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6" w:type="dxa"/>
            <w:vAlign w:val="center"/>
          </w:tcPr>
          <w:p w14:paraId="7D575D4E" w14:textId="77777777" w:rsidR="00DE35FB" w:rsidRPr="007066B0" w:rsidRDefault="00DE35FB" w:rsidP="00706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14:paraId="1BA38408" w14:textId="126BD98E" w:rsidR="00DE35FB" w:rsidRPr="007066B0" w:rsidRDefault="00DE35FB" w:rsidP="007066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64A4C9" w14:textId="3A855700" w:rsidR="00DE35FB" w:rsidRDefault="007553F7" w:rsidP="00DE35FB">
      <w:pPr>
        <w:jc w:val="center"/>
        <w:rPr>
          <w:rFonts w:ascii="Times New Roman" w:hAnsi="Times New Roman"/>
          <w:sz w:val="28"/>
          <w:szCs w:val="28"/>
        </w:rPr>
        <w:sectPr w:rsidR="00DE35FB" w:rsidSect="00826353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4A86C00" wp14:editId="0E7BB2C1">
                <wp:simplePos x="0" y="0"/>
                <wp:positionH relativeFrom="column">
                  <wp:posOffset>-216535</wp:posOffset>
                </wp:positionH>
                <wp:positionV relativeFrom="paragraph">
                  <wp:posOffset>5959475</wp:posOffset>
                </wp:positionV>
                <wp:extent cx="597535" cy="142875"/>
                <wp:effectExtent l="0" t="0" r="0" b="0"/>
                <wp:wrapNone/>
                <wp:docPr id="1229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7A54274" w14:textId="77777777" w:rsidR="00C453A0" w:rsidRPr="00FE178E" w:rsidRDefault="00C453A0" w:rsidP="00DE35FB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86C00" id="Rectangle 336" o:spid="_x0000_s1066" style="position:absolute;left:0;text-align:left;margin-left:-17.05pt;margin-top:469.25pt;width:47.05pt;height:11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" filled="f" stroked="f" strokeweight=".25pt">
                <v:textbox inset="1pt,1pt,1pt,1pt">
                  <w:txbxContent>
                    <w:p w14:paraId="17A54274" w14:textId="77777777" w:rsidR="00C453A0" w:rsidRPr="00FE178E" w:rsidRDefault="00C453A0" w:rsidP="00DE35FB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7812B1B8" w14:textId="0C119F37" w:rsidR="008E5C88" w:rsidRPr="0016743A" w:rsidRDefault="007553F7" w:rsidP="0016743A">
      <w:pPr>
        <w:tabs>
          <w:tab w:val="left" w:pos="709"/>
        </w:tabs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sz w:val="28"/>
          <w:szCs w:val="28"/>
        </w:rPr>
      </w:pPr>
      <w:r w:rsidRPr="0016743A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2C44316A" wp14:editId="03AFD882">
                <wp:simplePos x="0" y="0"/>
                <wp:positionH relativeFrom="page">
                  <wp:posOffset>711200</wp:posOffset>
                </wp:positionH>
                <wp:positionV relativeFrom="page">
                  <wp:posOffset>256540</wp:posOffset>
                </wp:positionV>
                <wp:extent cx="6544945" cy="10094595"/>
                <wp:effectExtent l="0" t="0" r="8255" b="1905"/>
                <wp:wrapNone/>
                <wp:docPr id="47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7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8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09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0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1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0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3A5496" w14:textId="77777777" w:rsidR="00C453A0" w:rsidRPr="00542326" w:rsidRDefault="00C453A0" w:rsidP="00A621B4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5167EB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5108F3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A839D6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1EE138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DFC5B86" w14:textId="77777777" w:rsidR="00C453A0" w:rsidRPr="00EB45AA" w:rsidRDefault="00C453A0" w:rsidP="00A621B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47A2C8" w14:textId="77777777" w:rsidR="00C453A0" w:rsidRPr="00542326" w:rsidRDefault="00C453A0" w:rsidP="00A621B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BB20EF" w14:textId="77777777" w:rsidR="00C453A0" w:rsidRPr="00FE178E" w:rsidRDefault="00C453A0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EEB2CFD" w14:textId="77777777" w:rsidR="00C453A0" w:rsidRPr="00EB45AA" w:rsidRDefault="00C453A0" w:rsidP="00A621B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44316A" id="Group 1" o:spid="_x0000_s1067" style="position:absolute;left:0;text-align:left;margin-left:56pt;margin-top:20.2pt;width:515.35pt;height:794.85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">
                <v:rect id="Rectangle 2" o:spid="_x0000_s10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" filled="f" strokeweight="2pt"/>
                <v:line id="Line 3" o:spid="_x0000_s10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e1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reP9bwdyYcAbl7AAAA//8DAFBLAQItABQABgAIAAAAIQDb4fbL7gAAAIUBAAATAAAAAAAAAAAA&#10;AAAAAAAAAABbQ29udGVudF9UeXBlc10ueG1sUEsBAi0AFAAGAAgAAAAhAFr0LFu/AAAAFQEAAAsA&#10;AAAAAAAAAAAAAAAAHwEAAF9yZWxzLy5yZWxzUEsBAi0AFAAGAAgAAAAhAEFsV7XEAAAA3AAAAA8A&#10;AAAAAAAAAAAAAAAABwIAAGRycy9kb3ducmV2LnhtbFBLBQYAAAAAAwADALcAAAD4AgAAAAA=&#10;" strokeweight="2pt"/>
                <v:line id="Line 4" o:spid="_x0000_s10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oTL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yisDac&#10;CUdAJl8AAAD//wMAUEsBAi0AFAAGAAgAAAAhANvh9svuAAAAhQEAABMAAAAAAAAAAAAAAAAAAAAA&#10;AFtDb250ZW50X1R5cGVzXS54bWxQSwECLQAUAAYACAAAACEAWvQsW78AAAAVAQAACwAAAAAAAAAA&#10;AAAAAAAfAQAAX3JlbHMvLnJlbHNQSwECLQAUAAYACAAAACEAgYqEy70AAADcAAAADwAAAAAAAAAA&#10;AAAAAAAHAgAAZHJzL2Rvd25yZXYueG1sUEsFBgAAAAADAAMAtwAAAPECAAAAAA==&#10;" strokeweight="2pt"/>
                <v:line id="Line 5" o:spid="_x0000_s10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FQ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ibR&#10;HL5nwhGQqw8AAAD//wMAUEsBAi0AFAAGAAgAAAAhANvh9svuAAAAhQEAABMAAAAAAAAAAAAAAAAA&#10;AAAAAFtDb250ZW50X1R5cGVzXS54bWxQSwECLQAUAAYACAAAACEAWvQsW78AAAAVAQAACwAAAAAA&#10;AAAAAAAAAAAfAQAAX3JlbHMvLnJlbHNQSwECLQAUAAYACAAAACEA7sYhUMAAAADcAAAADwAAAAAA&#10;AAAAAAAAAAAHAgAAZHJzL2Rvd25yZXYueG1sUEsFBgAAAAADAAMAtwAAAPQCAAAAAA==&#10;" strokeweight="2pt"/>
                <v:line id="Line 6" o:spid="_x0000_s10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4Q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mYX44&#10;E46ATL4AAAD//wMAUEsBAi0AFAAGAAgAAAAhANvh9svuAAAAhQEAABMAAAAAAAAAAAAAAAAAAAAA&#10;AFtDb250ZW50X1R5cGVzXS54bWxQSwECLQAUAAYACAAAACEAWvQsW78AAAAVAQAACwAAAAAAAAAA&#10;AAAAAAAfAQAAX3JlbHMvLnJlbHNQSwECLQAUAAYACAAAACEA+iUeEL0AAADcAAAADwAAAAAAAAAA&#10;AAAAAAAHAgAAZHJzL2Rvd25yZXYueG1sUEsFBgAAAAADAAMAtwAAAPECAAAAAA==&#10;" strokeweight="2pt"/>
                <v:line id="Line 7" o:spid="_x0000_s10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" strokeweight="2pt"/>
                <v:line id="Line 8" o:spid="_x0000_s10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fUb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c&#10;vt+EE+T6AwAA//8DAFBLAQItABQABgAIAAAAIQDb4fbL7gAAAIUBAAATAAAAAAAAAAAAAAAAAAAA&#10;AABbQ29udGVudF9UeXBlc10ueG1sUEsBAi0AFAAGAAgAAAAhAFr0LFu/AAAAFQEAAAsAAAAAAAAA&#10;AAAAAAAAHwEAAF9yZWxzLy5yZWxzUEsBAi0AFAAGAAgAAAAhAEmh9Ru+AAAA3QAAAA8AAAAAAAAA&#10;AAAAAAAABwIAAGRycy9kb3ducmV2LnhtbFBLBQYAAAAAAwADALcAAADyAgAAAAA=&#10;" strokeweight="2pt"/>
                <v:line id="Line 9" o:spid="_x0000_s10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0" o:spid="_x0000_s10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line id="Line 11" o:spid="_x0000_s10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mFp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6M5&#10;fL8JJ8jVBwAA//8DAFBLAQItABQABgAIAAAAIQDb4fbL7gAAAIUBAAATAAAAAAAAAAAAAAAAAAAA&#10;AABbQ29udGVudF9UeXBlc10ueG1sUEsBAi0AFAAGAAgAAAAhAFr0LFu/AAAAFQEAAAsAAAAAAAAA&#10;AAAAAAAAHwEAAF9yZWxzLy5yZWxzUEsBAi0AFAAGAAgAAAAhADg+YWm+AAAA3QAAAA8AAAAAAAAA&#10;AAAAAAAABwIAAGRycy9kb3ducmV2LnhtbFBLBQYAAAAAAwADALcAAADyAgAAAAA=&#10;" strokeweight="2pt"/>
                <v:line id="Line 12" o:spid="_x0000_s10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" strokeweight="1pt"/>
                <v:rect id="Rectangle 13" o:spid="_x0000_s10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3F3A5496" w14:textId="77777777" w:rsidR="00C453A0" w:rsidRPr="00542326" w:rsidRDefault="00C453A0" w:rsidP="00A621B4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135167EB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395108F3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0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13A839D6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0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B1EE138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0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3DFC5B86" w14:textId="77777777" w:rsidR="00C453A0" w:rsidRPr="00EB45AA" w:rsidRDefault="00C453A0" w:rsidP="00A621B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0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XlLwgAAAN0AAAAPAAAAZHJzL2Rvd25yZXYueG1sRE9Na8Mw&#10;DL0P+h+MCr0tTsPo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BPzXlLwgAAAN0AAAAPAAAA&#10;AAAAAAAAAAAAAAcCAABkcnMvZG93bnJldi54bWxQSwUGAAAAAAMAAwC3AAAA9gIAAAAA&#10;" filled="f" stroked="f" strokeweight=".25pt">
                  <v:textbox inset="1pt,1pt,1pt,1pt">
                    <w:txbxContent>
                      <w:p w14:paraId="3947A2C8" w14:textId="77777777" w:rsidR="00C453A0" w:rsidRPr="00542326" w:rsidRDefault="00C453A0" w:rsidP="00A621B4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u05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eDKNzKC3vwBAAD//wMAUEsBAi0AFAAGAAgAAAAhANvh9svuAAAAhQEAABMAAAAAAAAAAAAA&#10;AAAAAAAAAFtDb250ZW50X1R5cGVzXS54bWxQSwECLQAUAAYACAAAACEAWvQsW78AAAAVAQAACwAA&#10;AAAAAAAAAAAAAAAfAQAAX3JlbHMvLnJlbHNQSwECLQAUAAYACAAAACEAPlLtOcMAAADdAAAADwAA&#10;AAAAAAAAAAAAAAAHAgAAZHJzL2Rvd25yZXYueG1sUEsFBgAAAAADAAMAtwAAAPcCAAAAAA==&#10;" filled="f" stroked="f" strokeweight=".25pt">
                  <v:textbox inset="1pt,1pt,1pt,1pt">
                    <w:txbxContent>
                      <w:p w14:paraId="0DBB20EF" w14:textId="77777777" w:rsidR="00C453A0" w:rsidRPr="00FE178E" w:rsidRDefault="00C453A0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EEB2CFD" w14:textId="77777777" w:rsidR="00C453A0" w:rsidRPr="00EB45AA" w:rsidRDefault="00C453A0" w:rsidP="00A621B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E5C88" w:rsidRPr="0016743A">
        <w:rPr>
          <w:rFonts w:ascii="Times New Roman" w:hAnsi="Times New Roman"/>
          <w:b/>
          <w:sz w:val="28"/>
          <w:szCs w:val="28"/>
        </w:rPr>
        <w:t>Введение</w:t>
      </w:r>
    </w:p>
    <w:p w14:paraId="1AE35784" w14:textId="1340B4F2" w:rsidR="0016743A" w:rsidRPr="0016743A" w:rsidRDefault="0016743A" w:rsidP="001F0BB4">
      <w:pPr>
        <w:tabs>
          <w:tab w:val="left" w:pos="709"/>
        </w:tabs>
        <w:snapToGrid w:val="0"/>
        <w:ind w:left="426" w:firstLine="425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6743A">
        <w:rPr>
          <w:rFonts w:ascii="Times New Roman" w:hAnsi="Times New Roman"/>
          <w:sz w:val="28"/>
          <w:szCs w:val="28"/>
        </w:rPr>
        <w:t xml:space="preserve">Задачей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по разработке планировочной документации (проекта планировки и проекта межевания) территории определена территория в</w:t>
      </w:r>
      <w:r w:rsidR="00892E9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77F8E">
        <w:rPr>
          <w:rFonts w:ascii="Times New Roman" w:hAnsi="Times New Roman"/>
          <w:color w:val="000000" w:themeColor="text1"/>
          <w:sz w:val="28"/>
          <w:szCs w:val="28"/>
        </w:rPr>
        <w:t>южной</w:t>
      </w:r>
      <w:r w:rsidR="00892E9B">
        <w:rPr>
          <w:rFonts w:ascii="Times New Roman" w:hAnsi="Times New Roman"/>
          <w:color w:val="000000" w:themeColor="text1"/>
          <w:sz w:val="28"/>
          <w:szCs w:val="28"/>
        </w:rPr>
        <w:t xml:space="preserve"> части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77F8E">
        <w:rPr>
          <w:rFonts w:ascii="Times New Roman" w:hAnsi="Times New Roman"/>
          <w:color w:val="000000" w:themeColor="text1"/>
          <w:sz w:val="28"/>
          <w:szCs w:val="28"/>
        </w:rPr>
        <w:br/>
      </w:r>
      <w:r w:rsidR="00892E9B">
        <w:rPr>
          <w:rFonts w:ascii="Times New Roman" w:hAnsi="Times New Roman"/>
          <w:color w:val="000000" w:themeColor="text1"/>
          <w:sz w:val="28"/>
          <w:szCs w:val="28"/>
        </w:rPr>
        <w:t>р.п. Городище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Городищенского муниципального района Волгоградской области</w:t>
      </w:r>
      <w:r w:rsidR="00892E9B">
        <w:rPr>
          <w:rFonts w:ascii="Times New Roman" w:hAnsi="Times New Roman"/>
          <w:color w:val="000000" w:themeColor="text1"/>
          <w:sz w:val="28"/>
          <w:szCs w:val="28"/>
        </w:rPr>
        <w:t>, ограниченной с восточной стороны автодорогой федерального значения, с западной – территорией некоммерческого садоводческого товарищества.</w:t>
      </w:r>
    </w:p>
    <w:p w14:paraId="06D2846C" w14:textId="10BDCDA4" w:rsidR="00806064" w:rsidRPr="0016743A" w:rsidRDefault="0016743A" w:rsidP="001F0BB4">
      <w:pPr>
        <w:tabs>
          <w:tab w:val="left" w:pos="709"/>
        </w:tabs>
        <w:snapToGrid w:val="0"/>
        <w:ind w:left="426" w:firstLine="425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6743A">
        <w:rPr>
          <w:rFonts w:ascii="Times New Roman" w:hAnsi="Times New Roman"/>
          <w:color w:val="000000" w:themeColor="text1"/>
          <w:sz w:val="28"/>
          <w:szCs w:val="28"/>
        </w:rPr>
        <w:t>Проектом предлагается</w:t>
      </w:r>
      <w:r w:rsidR="00C77F8E">
        <w:rPr>
          <w:rFonts w:ascii="Times New Roman" w:hAnsi="Times New Roman"/>
          <w:color w:val="000000" w:themeColor="text1"/>
          <w:sz w:val="28"/>
          <w:szCs w:val="28"/>
        </w:rPr>
        <w:t xml:space="preserve"> формирование земельного участка путем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>перераспределени</w:t>
      </w:r>
      <w:r w:rsidR="00C77F8E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2" w:name="_Hlk151929483"/>
      <w:r w:rsidR="00C77F8E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земельн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участк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790F63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3" w:name="_Hlk151930335"/>
      <w:r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C77F8E">
        <w:rPr>
          <w:rFonts w:ascii="Times New Roman" w:eastAsia="Segoe UI Emoji" w:hAnsi="Times New Roman"/>
          <w:color w:val="000000" w:themeColor="text1"/>
          <w:sz w:val="28"/>
          <w:szCs w:val="28"/>
        </w:rPr>
        <w:t>2</w:t>
      </w:r>
      <w:r w:rsidR="00FE5B62">
        <w:rPr>
          <w:rFonts w:ascii="Times New Roman" w:eastAsia="Segoe UI Emoji" w:hAnsi="Times New Roman"/>
          <w:color w:val="000000" w:themeColor="text1"/>
          <w:sz w:val="28"/>
          <w:szCs w:val="28"/>
        </w:rPr>
        <w:t>3000</w:t>
      </w:r>
      <w:r w:rsidR="00C77F8E">
        <w:rPr>
          <w:rFonts w:ascii="Times New Roman" w:eastAsia="Segoe UI Emoji" w:hAnsi="Times New Roman"/>
          <w:color w:val="000000" w:themeColor="text1"/>
          <w:sz w:val="28"/>
          <w:szCs w:val="28"/>
        </w:rPr>
        <w:t>5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C77F8E">
        <w:rPr>
          <w:rFonts w:ascii="Times New Roman" w:eastAsia="Segoe UI Emoji" w:hAnsi="Times New Roman"/>
          <w:color w:val="000000" w:themeColor="text1"/>
          <w:sz w:val="28"/>
          <w:szCs w:val="28"/>
        </w:rPr>
        <w:t>4926 и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34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:03:</w:t>
      </w:r>
      <w:r w:rsidR="00C77F8E">
        <w:rPr>
          <w:rFonts w:ascii="Times New Roman" w:eastAsia="Segoe UI Emoji" w:hAnsi="Times New Roman"/>
          <w:color w:val="000000" w:themeColor="text1"/>
          <w:sz w:val="28"/>
          <w:szCs w:val="28"/>
        </w:rPr>
        <w:t>2</w:t>
      </w:r>
      <w:r w:rsidR="00FE5B62">
        <w:rPr>
          <w:rFonts w:ascii="Times New Roman" w:eastAsia="Segoe UI Emoji" w:hAnsi="Times New Roman"/>
          <w:color w:val="000000" w:themeColor="text1"/>
          <w:sz w:val="28"/>
          <w:szCs w:val="28"/>
        </w:rPr>
        <w:t>3000</w:t>
      </w:r>
      <w:r w:rsidR="00C77F8E">
        <w:rPr>
          <w:rFonts w:ascii="Times New Roman" w:eastAsia="Segoe UI Emoji" w:hAnsi="Times New Roman"/>
          <w:color w:val="000000" w:themeColor="text1"/>
          <w:sz w:val="28"/>
          <w:szCs w:val="28"/>
        </w:rPr>
        <w:t>5</w:t>
      </w:r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>:</w:t>
      </w:r>
      <w:r w:rsidR="00C77F8E">
        <w:rPr>
          <w:rFonts w:ascii="Times New Roman" w:eastAsia="Segoe UI Emoji" w:hAnsi="Times New Roman"/>
          <w:color w:val="000000" w:themeColor="text1"/>
          <w:sz w:val="28"/>
          <w:szCs w:val="28"/>
        </w:rPr>
        <w:t>4928</w:t>
      </w:r>
      <w:bookmarkEnd w:id="2"/>
      <w:r w:rsidRPr="0016743A">
        <w:rPr>
          <w:rFonts w:ascii="Times New Roman" w:eastAsia="Segoe UI Emoji" w:hAnsi="Times New Roman"/>
          <w:color w:val="000000" w:themeColor="text1"/>
          <w:sz w:val="28"/>
          <w:szCs w:val="28"/>
        </w:rPr>
        <w:t xml:space="preserve"> </w:t>
      </w:r>
      <w:r w:rsidR="00C77F8E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FE5B62">
        <w:rPr>
          <w:rFonts w:ascii="Times New Roman" w:hAnsi="Times New Roman"/>
          <w:color w:val="000000" w:themeColor="text1"/>
          <w:sz w:val="28"/>
          <w:szCs w:val="28"/>
        </w:rPr>
        <w:t xml:space="preserve"> присо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>единения</w:t>
      </w:r>
      <w:r w:rsidR="00FD4115">
        <w:rPr>
          <w:rFonts w:ascii="Times New Roman" w:hAnsi="Times New Roman"/>
          <w:color w:val="000000" w:themeColor="text1"/>
          <w:sz w:val="28"/>
          <w:szCs w:val="28"/>
        </w:rPr>
        <w:t xml:space="preserve"> к ним</w:t>
      </w:r>
      <w:r w:rsidRPr="0016743A">
        <w:rPr>
          <w:rFonts w:ascii="Times New Roman" w:hAnsi="Times New Roman"/>
          <w:color w:val="000000" w:themeColor="text1"/>
          <w:sz w:val="28"/>
          <w:szCs w:val="28"/>
        </w:rPr>
        <w:t xml:space="preserve"> прилегающей территории</w:t>
      </w:r>
      <w:bookmarkEnd w:id="3"/>
      <w:r w:rsidR="00806064" w:rsidRPr="0016743A">
        <w:rPr>
          <w:rFonts w:ascii="Times New Roman" w:hAnsi="Times New Roman"/>
          <w:bCs/>
          <w:color w:val="000000"/>
          <w:sz w:val="28"/>
          <w:szCs w:val="28"/>
        </w:rPr>
        <w:t>, а также установления красных линий.</w:t>
      </w:r>
    </w:p>
    <w:p w14:paraId="21DB13F7" w14:textId="77777777" w:rsidR="00E04EB9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Проект планировки подготовлен с учетом следующих документов территориального планирования и градостроительного зонирования: </w:t>
      </w:r>
    </w:p>
    <w:p w14:paraId="6C99BF66" w14:textId="6280C72E" w:rsidR="00E04EB9" w:rsidRPr="0016743A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color w:val="FF0000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1) Генеральный план </w:t>
      </w:r>
      <w:r w:rsidR="00FE5B62">
        <w:rPr>
          <w:rFonts w:ascii="Times New Roman" w:hAnsi="Times New Roman"/>
          <w:sz w:val="28"/>
          <w:szCs w:val="28"/>
        </w:rPr>
        <w:t>Городищенского городского поселения</w:t>
      </w:r>
      <w:r w:rsidRPr="008E5C88">
        <w:rPr>
          <w:rFonts w:ascii="Times New Roman" w:hAnsi="Times New Roman"/>
          <w:sz w:val="28"/>
          <w:szCs w:val="28"/>
        </w:rPr>
        <w:t xml:space="preserve"> поселения Городищенского муниципального района Волгоградской области, утвержденный Решением Городищенской </w:t>
      </w:r>
      <w:r w:rsidR="00806064">
        <w:rPr>
          <w:rFonts w:ascii="Times New Roman" w:hAnsi="Times New Roman"/>
          <w:sz w:val="28"/>
          <w:szCs w:val="28"/>
        </w:rPr>
        <w:t>районной</w:t>
      </w:r>
      <w:r w:rsidRPr="008E5C88">
        <w:rPr>
          <w:rFonts w:ascii="Times New Roman" w:hAnsi="Times New Roman"/>
          <w:sz w:val="28"/>
          <w:szCs w:val="28"/>
        </w:rPr>
        <w:t xml:space="preserve"> Думы</w:t>
      </w:r>
      <w:r w:rsidR="000C67E1">
        <w:rPr>
          <w:rFonts w:ascii="Times New Roman" w:hAnsi="Times New Roman"/>
          <w:sz w:val="28"/>
          <w:szCs w:val="28"/>
        </w:rPr>
        <w:t xml:space="preserve"> </w:t>
      </w:r>
      <w:r w:rsidR="00561985" w:rsidRPr="00561985">
        <w:rPr>
          <w:rFonts w:ascii="Times New Roman" w:hAnsi="Times New Roman"/>
          <w:sz w:val="28"/>
          <w:szCs w:val="28"/>
        </w:rPr>
        <w:t xml:space="preserve">от </w:t>
      </w:r>
      <w:r w:rsidR="005D36CC" w:rsidRPr="006949C5">
        <w:rPr>
          <w:rFonts w:ascii="Times New Roman" w:hAnsi="Times New Roman"/>
          <w:color w:val="000000"/>
          <w:sz w:val="28"/>
          <w:szCs w:val="28"/>
          <w:u w:val="single"/>
        </w:rPr>
        <w:t xml:space="preserve">23.03.2023 </w:t>
      </w:r>
      <w:r w:rsidR="005D36CC" w:rsidRPr="006949C5">
        <w:rPr>
          <w:rFonts w:ascii="Times New Roman" w:hAnsi="Times New Roman"/>
          <w:color w:val="000000"/>
          <w:sz w:val="28"/>
          <w:szCs w:val="28"/>
          <w:u w:val="single"/>
        </w:rPr>
        <w:br/>
        <w:t>№ 30/2</w:t>
      </w:r>
      <w:r w:rsidRPr="0016743A">
        <w:rPr>
          <w:rFonts w:ascii="Times New Roman" w:hAnsi="Times New Roman"/>
          <w:color w:val="FF0000"/>
          <w:sz w:val="28"/>
          <w:szCs w:val="28"/>
        </w:rPr>
        <w:t xml:space="preserve">; </w:t>
      </w:r>
    </w:p>
    <w:p w14:paraId="61509E05" w14:textId="46EA8F7E" w:rsidR="00E04EB9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 xml:space="preserve">2) Правила землепользования и застройки </w:t>
      </w:r>
      <w:r w:rsidR="00FE5B62">
        <w:rPr>
          <w:rFonts w:ascii="Times New Roman" w:hAnsi="Times New Roman"/>
          <w:sz w:val="28"/>
          <w:szCs w:val="28"/>
        </w:rPr>
        <w:t xml:space="preserve">Городищенского городского </w:t>
      </w:r>
      <w:r w:rsidRPr="008E5C88">
        <w:rPr>
          <w:rFonts w:ascii="Times New Roman" w:hAnsi="Times New Roman"/>
          <w:sz w:val="28"/>
          <w:szCs w:val="28"/>
        </w:rPr>
        <w:t xml:space="preserve">поселения Городищенского муниципального района Волгоградской области, утвержденные Решением </w:t>
      </w:r>
      <w:r w:rsidR="00FE5B62">
        <w:rPr>
          <w:rFonts w:ascii="Times New Roman" w:hAnsi="Times New Roman"/>
          <w:sz w:val="28"/>
          <w:szCs w:val="28"/>
        </w:rPr>
        <w:t xml:space="preserve">Городищенской городской </w:t>
      </w:r>
      <w:r w:rsidR="00734847">
        <w:rPr>
          <w:rFonts w:ascii="Times New Roman" w:hAnsi="Times New Roman"/>
          <w:sz w:val="28"/>
          <w:szCs w:val="28"/>
        </w:rPr>
        <w:t>Думы</w:t>
      </w:r>
      <w:r w:rsidR="00561985">
        <w:rPr>
          <w:rFonts w:ascii="Times New Roman" w:hAnsi="Times New Roman"/>
          <w:sz w:val="28"/>
          <w:szCs w:val="28"/>
        </w:rPr>
        <w:t xml:space="preserve"> </w:t>
      </w:r>
      <w:r w:rsidRPr="008E5C88">
        <w:rPr>
          <w:rFonts w:ascii="Times New Roman" w:hAnsi="Times New Roman"/>
          <w:sz w:val="28"/>
          <w:szCs w:val="28"/>
        </w:rPr>
        <w:t>Городищенск</w:t>
      </w:r>
      <w:r w:rsidR="00561985">
        <w:rPr>
          <w:rFonts w:ascii="Times New Roman" w:hAnsi="Times New Roman"/>
          <w:sz w:val="28"/>
          <w:szCs w:val="28"/>
        </w:rPr>
        <w:t>ого</w:t>
      </w:r>
      <w:r w:rsidR="008E1960">
        <w:rPr>
          <w:rFonts w:ascii="Times New Roman" w:hAnsi="Times New Roman"/>
          <w:sz w:val="28"/>
          <w:szCs w:val="28"/>
        </w:rPr>
        <w:t xml:space="preserve"> </w:t>
      </w:r>
      <w:r w:rsidR="00561985">
        <w:rPr>
          <w:rFonts w:ascii="Times New Roman" w:hAnsi="Times New Roman"/>
          <w:sz w:val="28"/>
          <w:szCs w:val="28"/>
        </w:rPr>
        <w:t>муниципального района Волгоградской области</w:t>
      </w:r>
      <w:r w:rsidR="008E1960">
        <w:rPr>
          <w:rFonts w:ascii="Times New Roman" w:hAnsi="Times New Roman"/>
          <w:sz w:val="28"/>
          <w:szCs w:val="28"/>
        </w:rPr>
        <w:t xml:space="preserve"> от </w:t>
      </w:r>
      <w:r w:rsidR="005D36CC" w:rsidRPr="006949C5">
        <w:rPr>
          <w:rFonts w:ascii="Times New Roman" w:hAnsi="Times New Roman"/>
          <w:color w:val="000000"/>
          <w:sz w:val="28"/>
          <w:szCs w:val="28"/>
          <w:u w:val="single"/>
        </w:rPr>
        <w:t xml:space="preserve">12.03.2014 </w:t>
      </w:r>
      <w:r w:rsidR="005D36CC" w:rsidRPr="006949C5">
        <w:rPr>
          <w:rFonts w:ascii="Times New Roman" w:hAnsi="Times New Roman"/>
          <w:color w:val="000000"/>
          <w:sz w:val="28"/>
          <w:szCs w:val="28"/>
          <w:u w:val="single"/>
        </w:rPr>
        <w:br/>
        <w:t>№ 76/12</w:t>
      </w:r>
      <w:r w:rsidR="00734847" w:rsidRPr="0073484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3484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CCB0A4B" w14:textId="47B16D09" w:rsidR="00732DD3" w:rsidRDefault="008E5C88" w:rsidP="001F0BB4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Проект планировки подготовлен в целях определения функционального использования территории, организации транспортного обслуживания, определение параметров и характеристик размещаемых объектов, границ земельных участков, предназначенных для ведени</w:t>
      </w:r>
      <w:r w:rsidR="00E04EB9">
        <w:rPr>
          <w:rFonts w:ascii="Times New Roman" w:hAnsi="Times New Roman"/>
          <w:sz w:val="28"/>
          <w:szCs w:val="28"/>
        </w:rPr>
        <w:t>я личного подсобного хозяйства.</w:t>
      </w:r>
    </w:p>
    <w:p w14:paraId="4456CF57" w14:textId="393B422B" w:rsidR="002B74F5" w:rsidRPr="00DE35FB" w:rsidRDefault="002B74F5" w:rsidP="001F0BB4">
      <w:pPr>
        <w:tabs>
          <w:tab w:val="left" w:pos="9356"/>
        </w:tabs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DF789C">
        <w:rPr>
          <w:rFonts w:ascii="Times New Roman" w:hAnsi="Times New Roman"/>
          <w:sz w:val="28"/>
          <w:szCs w:val="28"/>
        </w:rPr>
        <w:t xml:space="preserve">Графическая часть проекта выполнена на топогеодезической съемке </w:t>
      </w:r>
      <w:r w:rsidR="001F21EA">
        <w:rPr>
          <w:rFonts w:ascii="Times New Roman" w:hAnsi="Times New Roman"/>
          <w:sz w:val="28"/>
          <w:szCs w:val="28"/>
        </w:rPr>
        <w:br/>
      </w:r>
      <w:r w:rsidRPr="00DF789C">
        <w:rPr>
          <w:rFonts w:ascii="Times New Roman" w:hAnsi="Times New Roman"/>
          <w:sz w:val="28"/>
          <w:szCs w:val="28"/>
        </w:rPr>
        <w:t>М 1:</w:t>
      </w:r>
      <w:r w:rsidR="00806064">
        <w:rPr>
          <w:rFonts w:ascii="Times New Roman" w:hAnsi="Times New Roman"/>
          <w:sz w:val="28"/>
          <w:szCs w:val="28"/>
        </w:rPr>
        <w:t>5</w:t>
      </w:r>
      <w:r w:rsidRPr="00DF789C">
        <w:rPr>
          <w:rFonts w:ascii="Times New Roman" w:hAnsi="Times New Roman"/>
          <w:sz w:val="28"/>
          <w:szCs w:val="28"/>
        </w:rPr>
        <w:t xml:space="preserve">00, представленной в электронном виде, выполненной </w:t>
      </w:r>
      <w:r w:rsidRPr="00DE35FB">
        <w:rPr>
          <w:rFonts w:ascii="Times New Roman" w:hAnsi="Times New Roman"/>
          <w:sz w:val="28"/>
          <w:szCs w:val="28"/>
        </w:rPr>
        <w:t xml:space="preserve">ООО «Ориентир» </w:t>
      </w:r>
      <w:r w:rsidR="0016743A">
        <w:rPr>
          <w:rFonts w:ascii="Times New Roman" w:hAnsi="Times New Roman"/>
          <w:sz w:val="28"/>
          <w:szCs w:val="28"/>
        </w:rPr>
        <w:t xml:space="preserve">в </w:t>
      </w:r>
      <w:r w:rsidR="00FE5B62">
        <w:rPr>
          <w:rFonts w:ascii="Times New Roman" w:hAnsi="Times New Roman"/>
          <w:sz w:val="28"/>
          <w:szCs w:val="28"/>
        </w:rPr>
        <w:t>окт</w:t>
      </w:r>
      <w:r w:rsidR="0016743A">
        <w:rPr>
          <w:rFonts w:ascii="Times New Roman" w:hAnsi="Times New Roman"/>
          <w:sz w:val="28"/>
          <w:szCs w:val="28"/>
        </w:rPr>
        <w:t xml:space="preserve">ябре </w:t>
      </w:r>
      <w:r w:rsidR="00826353" w:rsidRPr="00DE35FB">
        <w:rPr>
          <w:rFonts w:ascii="Times New Roman" w:hAnsi="Times New Roman"/>
          <w:sz w:val="28"/>
          <w:szCs w:val="28"/>
        </w:rPr>
        <w:t xml:space="preserve"> </w:t>
      </w:r>
      <w:r w:rsidR="00806064">
        <w:rPr>
          <w:rFonts w:ascii="Times New Roman" w:hAnsi="Times New Roman"/>
          <w:sz w:val="28"/>
          <w:szCs w:val="28"/>
        </w:rPr>
        <w:t>2023 г</w:t>
      </w:r>
      <w:r w:rsidRPr="00DE35FB">
        <w:rPr>
          <w:rFonts w:ascii="Times New Roman" w:hAnsi="Times New Roman"/>
          <w:sz w:val="28"/>
          <w:szCs w:val="28"/>
        </w:rPr>
        <w:t>.</w:t>
      </w:r>
    </w:p>
    <w:p w14:paraId="3DF32053" w14:textId="3FA14458" w:rsidR="00A621B4" w:rsidRDefault="00A621B4" w:rsidP="00BE3DCC">
      <w:pPr>
        <w:ind w:left="426" w:firstLine="708"/>
        <w:jc w:val="both"/>
        <w:rPr>
          <w:rFonts w:ascii="Times New Roman" w:hAnsi="Times New Roman"/>
          <w:sz w:val="28"/>
          <w:szCs w:val="28"/>
        </w:rPr>
      </w:pPr>
      <w:r w:rsidRPr="00DE35FB">
        <w:rPr>
          <w:rFonts w:ascii="Times New Roman" w:hAnsi="Times New Roman"/>
          <w:sz w:val="28"/>
          <w:szCs w:val="28"/>
        </w:rPr>
        <w:br w:type="page"/>
      </w:r>
    </w:p>
    <w:p w14:paraId="332BF575" w14:textId="64D3C0F0" w:rsidR="00E04EB9" w:rsidRDefault="0016743A" w:rsidP="00FF51F5">
      <w:pPr>
        <w:autoSpaceDE w:val="0"/>
        <w:autoSpaceDN w:val="0"/>
        <w:adjustRightInd w:val="0"/>
        <w:spacing w:after="0" w:line="288" w:lineRule="auto"/>
        <w:ind w:left="709" w:righ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1" layoutInCell="1" allowOverlap="1" wp14:anchorId="2A9D9C0B" wp14:editId="7B781833">
                <wp:simplePos x="0" y="0"/>
                <wp:positionH relativeFrom="page">
                  <wp:posOffset>765175</wp:posOffset>
                </wp:positionH>
                <wp:positionV relativeFrom="page">
                  <wp:posOffset>280670</wp:posOffset>
                </wp:positionV>
                <wp:extent cx="6509385" cy="10018395"/>
                <wp:effectExtent l="0" t="0" r="5715" b="20955"/>
                <wp:wrapNone/>
                <wp:docPr id="476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9385" cy="10018395"/>
                          <a:chOff x="0" y="0"/>
                          <a:chExt cx="20000" cy="20000"/>
                        </a:xfrm>
                      </wpg:grpSpPr>
                      <wps:wsp>
                        <wps:cNvPr id="47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9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0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1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2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3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4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5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6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7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021DA2" w14:textId="77777777" w:rsidR="00C453A0" w:rsidRPr="00542326" w:rsidRDefault="00C453A0" w:rsidP="0016743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37BD66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269BAF7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D363F16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1F3963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9E95153" w14:textId="77777777" w:rsidR="00C453A0" w:rsidRPr="00EB45AA" w:rsidRDefault="00C453A0" w:rsidP="0016743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E1A622" w14:textId="22935513" w:rsidR="00C453A0" w:rsidRPr="00542326" w:rsidRDefault="00C453A0" w:rsidP="0016743A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AF3D0B" w14:textId="77777777" w:rsidR="00C453A0" w:rsidRPr="00FE178E" w:rsidRDefault="00C453A0" w:rsidP="0016743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32C5AEE8" w14:textId="77777777" w:rsidR="00C453A0" w:rsidRPr="00EB45AA" w:rsidRDefault="00C453A0" w:rsidP="0016743A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D9C0B" id="_x0000_s1087" style="position:absolute;left:0;text-align:left;margin-left:60.25pt;margin-top:22.1pt;width:512.55pt;height:788.85pt;z-index:25166438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">
                <v:rect id="Rectangle 2" o:spid="_x0000_s10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" filled="f" strokeweight="2pt"/>
                <v:line id="Line 3" o:spid="_x0000_s10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" strokeweight="2pt"/>
                <v:line id="Line 4" o:spid="_x0000_s10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" strokeweight="2pt"/>
                <v:line id="Line 5" o:spid="_x0000_s10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QK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gtw/xw&#10;JhwBufkCAAD//wMAUEsBAi0AFAAGAAgAAAAhANvh9svuAAAAhQEAABMAAAAAAAAAAAAAAAAAAAAA&#10;AFtDb250ZW50X1R5cGVzXS54bWxQSwECLQAUAAYACAAAACEAWvQsW78AAAAVAQAACwAAAAAAAAAA&#10;AAAAAAAfAQAAX3JlbHMvLnJlbHNQSwECLQAUAAYACAAAACEAZM6ECr0AAADcAAAADwAAAAAAAAAA&#10;AAAAAAAHAgAAZHJzL2Rvd25yZXYueG1sUEsFBgAAAAADAAMAtwAAAPECAAAAAA==&#10;" strokeweight="2pt"/>
                <v:line id="Line 6" o:spid="_x0000_s10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iG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EXzPhCMgVx8AAAD//wMAUEsBAi0AFAAGAAgAAAAhANvh9svuAAAAhQEAABMAAAAAAAAAAAAAAAAA&#10;AAAAAFtDb250ZW50X1R5cGVzXS54bWxQSwECLQAUAAYACAAAACEAWvQsW78AAAAVAQAACwAAAAAA&#10;AAAAAAAAAAAfAQAAX3JlbHMvLnJlbHNQSwECLQAUAAYACAAAACEAC4IhkcAAAADcAAAADwAAAAAA&#10;AAAAAAAAAAAHAgAAZHJzL2Rvd25yZXYueG1sUEsFBgAAAAADAAMAtwAAAPQCAAAAAA==&#10;" strokeweight="2pt"/>
                <v:line id="Line 7" o:spid="_x0000_s10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/m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MXzPhCMgVx8AAAD//wMAUEsBAi0AFAAGAAgAAAAhANvh9svuAAAAhQEAABMAAAAAAAAAAAAAAAAA&#10;AAAAAFtDb250ZW50X1R5cGVzXS54bWxQSwECLQAUAAYACAAAACEAWvQsW78AAAAVAQAACwAAAAAA&#10;AAAAAAAAAAAfAQAAX3JlbHMvLnJlbHNQSwECLQAUAAYACAAAACEA+1C/5sAAAADcAAAADwAAAAAA&#10;AAAAAAAAAAAHAgAAZHJzL2Rvd25yZXYueG1sUEsFBgAAAAADAAMAtwAAAPQCAAAAAA==&#10;" strokeweight="2pt"/>
                <v:line id="Line 8" o:spid="_x0000_s10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p9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mAa8z4QjI/T8AAAD//wMAUEsBAi0AFAAGAAgAAAAhANvh9svuAAAAhQEAABMAAAAAAAAAAAAA&#10;AAAAAAAAAFtDb250ZW50X1R5cGVzXS54bWxQSwECLQAUAAYACAAAACEAWvQsW78AAAAVAQAACwAA&#10;AAAAAAAAAAAAAAAfAQAAX3JlbHMvLnJlbHNQSwECLQAUAAYACAAAACEAlBwafcMAAADcAAAADwAA&#10;AAAAAAAAAAAAAAAHAgAAZHJzL2Rvd25yZXYueG1sUEsFBgAAAAADAAMAtwAAAPcCAAAAAA==&#10;" strokeweight="2pt"/>
                <v:line id="Line 9" o:spid="_x0000_s10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YIJ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CXzPhCMgVx8AAAD//wMAUEsBAi0AFAAGAAgAAAAhANvh9svuAAAAhQEAABMAAAAAAAAAAAAAAAAA&#10;AAAAAFtDb250ZW50X1R5cGVzXS54bWxQSwECLQAUAAYACAAAACEAWvQsW78AAAAVAQAACwAAAAAA&#10;AAAAAAAAAAAfAQAAX3JlbHMvLnJlbHNQSwECLQAUAAYACAAAACEAG/WCCcAAAADcAAAADwAAAAAA&#10;AAAAAAAAAAAHAgAAZHJzL2Rvd25yZXYueG1sUEsFBgAAAAADAAMAtwAAAPQCAAAAAA==&#10;" strokeweight="2pt"/>
                <v:line id="Line 10" o:spid="_x0000_s10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" strokeweight="1pt"/>
                <v:line id="Line 11" o:spid="_x0000_s10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7nl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z&#10;GXzPhCMgVx8AAAD//wMAUEsBAi0AFAAGAAgAAAAhANvh9svuAAAAhQEAABMAAAAAAAAAAAAAAAAA&#10;AAAAAFtDb250ZW50X1R5cGVzXS54bWxQSwECLQAUAAYACAAAACEAWvQsW78AAAAVAQAACwAAAAAA&#10;AAAAAAAAAAAfAQAAX3JlbHMvLnJlbHNQSwECLQAUAAYACAAAACEAhGu55cAAAADcAAAADwAAAAAA&#10;AAAAAAAAAAAHAgAAZHJzL2Rvd25yZXYueG1sUEsFBgAAAAADAAMAtwAAAPQCAAAAAA==&#10;" strokeweight="2pt"/>
                <v:line id="Line 12" o:spid="_x0000_s10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" strokeweight="1pt"/>
                <v:rect id="Rectangle 13" o:spid="_x0000_s10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" filled="f" stroked="f" strokeweight=".25pt">
                  <v:textbox inset="1pt,1pt,1pt,1pt">
                    <w:txbxContent>
                      <w:p w14:paraId="59021DA2" w14:textId="77777777" w:rsidR="00C453A0" w:rsidRPr="00542326" w:rsidRDefault="00C453A0" w:rsidP="0016743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" filled="f" stroked="f" strokeweight=".25pt">
                  <v:textbox inset="1pt,1pt,1pt,1pt">
                    <w:txbxContent>
                      <w:p w14:paraId="4137BD66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B/o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nB/P&#10;xCMgNx8AAAD//wMAUEsBAi0AFAAGAAgAAAAhANvh9svuAAAAhQEAABMAAAAAAAAAAAAAAAAAAAAA&#10;AFtDb250ZW50X1R5cGVzXS54bWxQSwECLQAUAAYACAAAACEAWvQsW78AAAAVAQAACwAAAAAAAAAA&#10;AAAAAAAfAQAAX3JlbHMvLnJlbHNQSwECLQAUAAYACAAAACEAoSAf6L0AAADcAAAADwAAAAAAAAAA&#10;AAAAAAAHAgAAZHJzL2Rvd25yZXYueG1sUEsFBgAAAAADAAMAtwAAAPECAAAAAA==&#10;" filled="f" stroked="f" strokeweight=".25pt">
                  <v:textbox inset="1pt,1pt,1pt,1pt">
                    <w:txbxContent>
                      <w:p w14:paraId="1269BAF7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" filled="f" stroked="f" strokeweight=".25pt">
                  <v:textbox inset="1pt,1pt,1pt,1pt">
                    <w:txbxContent>
                      <w:p w14:paraId="7D363F16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" filled="f" stroked="f" strokeweight=".25pt">
                  <v:textbox inset="1pt,1pt,1pt,1pt">
                    <w:txbxContent>
                      <w:p w14:paraId="251F3963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" filled="f" stroked="f" strokeweight=".25pt">
                  <v:textbox inset="1pt,1pt,1pt,1pt">
                    <w:txbxContent>
                      <w:p w14:paraId="39E95153" w14:textId="77777777" w:rsidR="00C453A0" w:rsidRPr="00EB45AA" w:rsidRDefault="00C453A0" w:rsidP="0016743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" filled="f" stroked="f" strokeweight=".25pt">
                  <v:textbox inset="1pt,1pt,1pt,1pt">
                    <w:txbxContent>
                      <w:p w14:paraId="46E1A622" w14:textId="22935513" w:rsidR="00C453A0" w:rsidRPr="00542326" w:rsidRDefault="00C453A0" w:rsidP="0016743A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  <v:rect id="Rectangle 20" o:spid="_x0000_s11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" filled="f" stroked="f" strokeweight=".25pt">
                  <v:textbox inset="1pt,1pt,1pt,1pt">
                    <w:txbxContent>
                      <w:p w14:paraId="59AF3D0B" w14:textId="77777777" w:rsidR="00C453A0" w:rsidRPr="00FE178E" w:rsidRDefault="00C453A0" w:rsidP="0016743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32C5AEE8" w14:textId="77777777" w:rsidR="00C453A0" w:rsidRPr="00EB45AA" w:rsidRDefault="00C453A0" w:rsidP="0016743A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E5C88" w:rsidRPr="008E5C88">
        <w:rPr>
          <w:rFonts w:ascii="Times New Roman" w:hAnsi="Times New Roman"/>
          <w:sz w:val="28"/>
          <w:szCs w:val="28"/>
        </w:rPr>
        <w:t xml:space="preserve">ГРАДОСТРОИТЕЛЬНАЯ ПРОЕКТНАЯ ДОКУМЕНТАЦИЯ СООТВЕТСТВУЕТ ГОСУДАРСТВЕННЫМ НОРМАМ, ПРАВИЛАМ, СТАНДАРТАМ, ИСХОДНЫМ ДАННЫМ. ПРОЕКТНАЯ ДОКУМЕНТАЦИЯ РАЗРАБОТАНА В СООТВЕТСТВИИ С ЗАДАНИЕМ НА ПРОЕКТИРОВАНИЕ, ТЕХНИЧЕСКИМИ РЕГЛАМЕНТАМИ, В ТОМ ЧИСЛЕ УСТАНАВЛИВАЮЩИМИ ТРЕБОВАНИЯ ПО ОБЕСПЕЧЕНИЮ БЕЗОПАСНОГО ИСПОЛЬЗОВАНИЯ ТЕРРИТОРИИ. </w:t>
      </w:r>
    </w:p>
    <w:p w14:paraId="38745329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sz w:val="28"/>
          <w:szCs w:val="28"/>
        </w:rPr>
      </w:pPr>
    </w:p>
    <w:p w14:paraId="61A71493" w14:textId="506FFF88" w:rsidR="00E04EB9" w:rsidRDefault="00A55520" w:rsidP="00FA0185">
      <w:pPr>
        <w:autoSpaceDE w:val="0"/>
        <w:autoSpaceDN w:val="0"/>
        <w:adjustRightInd w:val="0"/>
        <w:spacing w:after="0" w:line="288" w:lineRule="auto"/>
        <w:ind w:right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0185">
        <w:rPr>
          <w:rFonts w:ascii="Times New Roman" w:hAnsi="Times New Roman"/>
          <w:sz w:val="28"/>
          <w:szCs w:val="28"/>
        </w:rPr>
        <w:t xml:space="preserve"> </w:t>
      </w:r>
      <w:r w:rsidR="008E5C88" w:rsidRPr="008E5C88">
        <w:rPr>
          <w:rFonts w:ascii="Times New Roman" w:hAnsi="Times New Roman"/>
          <w:sz w:val="28"/>
          <w:szCs w:val="28"/>
        </w:rPr>
        <w:t xml:space="preserve">Главный инженер </w:t>
      </w:r>
      <w:r w:rsidR="00E04EB9">
        <w:rPr>
          <w:rFonts w:ascii="Times New Roman" w:hAnsi="Times New Roman"/>
          <w:sz w:val="28"/>
          <w:szCs w:val="28"/>
        </w:rPr>
        <w:t xml:space="preserve">                  </w:t>
      </w:r>
      <w:r w:rsidR="00FA0185" w:rsidRPr="00FA0185">
        <w:rPr>
          <w:rFonts w:ascii="Times New Roman" w:hAnsi="Times New Roman"/>
          <w:sz w:val="28"/>
          <w:szCs w:val="28"/>
        </w:rPr>
        <w:t>______________</w:t>
      </w:r>
      <w:r w:rsidR="00FF51F5">
        <w:rPr>
          <w:rFonts w:ascii="Times New Roman" w:hAnsi="Times New Roman"/>
          <w:sz w:val="28"/>
          <w:szCs w:val="28"/>
        </w:rPr>
        <w:t xml:space="preserve">   С.А. Плесовских</w:t>
      </w:r>
    </w:p>
    <w:p w14:paraId="61CD2C95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7344086" w14:textId="77777777" w:rsidR="00A621B4" w:rsidRDefault="00A621B4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br w:type="page"/>
      </w:r>
    </w:p>
    <w:p w14:paraId="4A9C19D7" w14:textId="77777777" w:rsidR="00E04EB9" w:rsidRDefault="00E04EB9" w:rsidP="00E04EB9">
      <w:pPr>
        <w:autoSpaceDE w:val="0"/>
        <w:autoSpaceDN w:val="0"/>
        <w:adjustRightInd w:val="0"/>
        <w:spacing w:after="0" w:line="288" w:lineRule="auto"/>
        <w:ind w:left="709" w:right="567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19819AE" w14:textId="069D3B8C" w:rsidR="008E5C88" w:rsidRPr="008E5C88" w:rsidRDefault="008E5C88" w:rsidP="008C267F">
      <w:pPr>
        <w:autoSpaceDE w:val="0"/>
        <w:autoSpaceDN w:val="0"/>
        <w:adjustRightInd w:val="0"/>
        <w:spacing w:after="0" w:line="288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8E5C88">
        <w:rPr>
          <w:rFonts w:ascii="Times New Roman" w:hAnsi="Times New Roman"/>
          <w:sz w:val="28"/>
          <w:szCs w:val="28"/>
        </w:rPr>
        <w:t>Документация по планировке территории подготовлена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градостроительных регламентов, нормативов градостроительного проектирования, с учетом границ территорий объектов культурного наследия, границ зон с особыми условиями использования территорий</w:t>
      </w:r>
      <w:r w:rsidRPr="008E5C88">
        <w:t>.</w:t>
      </w:r>
    </w:p>
    <w:p w14:paraId="231E1A7B" w14:textId="77777777" w:rsidR="008E5C88" w:rsidRDefault="008E5C88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4EA943C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6459A7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77428FF4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F99789A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DB49A9D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249C5DBE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1DC4FA4C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28C2F8E6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AD3476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76661413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51D13D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78DF698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6C39EB80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50C75E1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A12ED43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32509D7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4EF76987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04983384" w14:textId="77777777" w:rsidR="00E04EB9" w:rsidRDefault="00E04EB9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</w:p>
    <w:p w14:paraId="5DFD0FC4" w14:textId="7C5F15FF" w:rsidR="00E04EB9" w:rsidRDefault="00BE3DCC" w:rsidP="00C23B4F">
      <w:pPr>
        <w:autoSpaceDE w:val="0"/>
        <w:autoSpaceDN w:val="0"/>
        <w:adjustRightInd w:val="0"/>
        <w:spacing w:line="288" w:lineRule="auto"/>
        <w:ind w:left="709" w:right="567" w:firstLine="567"/>
        <w:jc w:val="both"/>
        <w:rPr>
          <w:szCs w:val="24"/>
        </w:rPr>
      </w:pPr>
      <w:r>
        <w:rPr>
          <w:szCs w:val="24"/>
        </w:rPr>
        <w:br w:type="page"/>
      </w:r>
      <w:r w:rsidR="007553F7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1" layoutInCell="1" allowOverlap="1" wp14:anchorId="7E493C03" wp14:editId="2131538D">
                <wp:simplePos x="0" y="0"/>
                <wp:positionH relativeFrom="page">
                  <wp:posOffset>678815</wp:posOffset>
                </wp:positionH>
                <wp:positionV relativeFrom="page">
                  <wp:posOffset>252095</wp:posOffset>
                </wp:positionV>
                <wp:extent cx="6621145" cy="10161270"/>
                <wp:effectExtent l="0" t="0" r="8255" b="11430"/>
                <wp:wrapNone/>
                <wp:docPr id="12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80AA27" w14:textId="77777777" w:rsidR="00C453A0" w:rsidRPr="00542326" w:rsidRDefault="00C453A0" w:rsidP="00BE3DCC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0C428E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6217C2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361C9C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F449CF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C092CB" w14:textId="77777777" w:rsidR="00C453A0" w:rsidRPr="00EB45AA" w:rsidRDefault="00C453A0" w:rsidP="00BE3DCC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CCC54AE" w14:textId="08FB7B49" w:rsidR="00C453A0" w:rsidRPr="00542326" w:rsidRDefault="00C453A0" w:rsidP="00BE3DCC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5D9765E" w14:textId="77777777" w:rsidR="00C453A0" w:rsidRPr="00FE178E" w:rsidRDefault="00C453A0" w:rsidP="00BE3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29EE837" w14:textId="77777777" w:rsidR="00C453A0" w:rsidRPr="00EB45AA" w:rsidRDefault="00C453A0" w:rsidP="00BE3DCC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493C03" id="_x0000_s1107" style="position:absolute;left:0;text-align:left;margin-left:53.45pt;margin-top:19.85pt;width:521.35pt;height:800.1pt;z-index:25166131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">
                <v:rect id="Rectangle 2" o:spid="_x0000_s110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    <v:line id="Line 3" o:spid="_x0000_s110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    <v:line id="Line 4" o:spid="_x0000_s111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    <v:line id="Line 5" o:spid="_x0000_s111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    <v:line id="Line 6" o:spid="_x0000_s111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    <v:line id="Line 7" o:spid="_x0000_s111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    <v:line id="Line 8" o:spid="_x0000_s111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    <v:line id="Line 9" o:spid="_x0000_s111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    <v:line id="Line 10" o:spid="_x0000_s111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    <v:line id="Line 11" o:spid="_x0000_s111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    <v:line id="Line 12" o:spid="_x0000_s111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    <v:rect id="Rectangle 13" o:spid="_x0000_s111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    <v:textbox inset="1pt,1pt,1pt,1pt">
                    <w:txbxContent>
                      <w:p w14:paraId="0480AA27" w14:textId="77777777" w:rsidR="00C453A0" w:rsidRPr="00542326" w:rsidRDefault="00C453A0" w:rsidP="00BE3DCC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    <v:textbox inset="1pt,1pt,1pt,1pt">
                    <w:txbxContent>
                      <w:p w14:paraId="570C428E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    <v:textbox inset="1pt,1pt,1pt,1pt">
                    <w:txbxContent>
                      <w:p w14:paraId="0C6217C2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    <v:textbox inset="1pt,1pt,1pt,1pt">
                    <w:txbxContent>
                      <w:p w14:paraId="2A361C9C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    <v:textbox inset="1pt,1pt,1pt,1pt">
                    <w:txbxContent>
                      <w:p w14:paraId="78F449CF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    <v:textbox inset="1pt,1pt,1pt,1pt">
                    <w:txbxContent>
                      <w:p w14:paraId="4EC092CB" w14:textId="77777777" w:rsidR="00C453A0" w:rsidRPr="00EB45AA" w:rsidRDefault="00C453A0" w:rsidP="00BE3DCC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    <v:textbox inset="1pt,1pt,1pt,1pt">
                    <w:txbxContent>
                      <w:p w14:paraId="4CCC54AE" w14:textId="08FB7B49" w:rsidR="00C453A0" w:rsidRPr="00542326" w:rsidRDefault="00C453A0" w:rsidP="00BE3DCC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4</w:t>
                        </w:r>
                      </w:p>
                    </w:txbxContent>
                  </v:textbox>
                </v:rect>
                <v:rect id="Rectangle 20" o:spid="_x0000_s112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    <v:textbox inset="1pt,1pt,1pt,1pt">
                    <w:txbxContent>
                      <w:p w14:paraId="55D9765E" w14:textId="77777777" w:rsidR="00C453A0" w:rsidRPr="00FE178E" w:rsidRDefault="00C453A0" w:rsidP="00BE3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29EE837" w14:textId="77777777" w:rsidR="00C453A0" w:rsidRPr="00EB45AA" w:rsidRDefault="00C453A0" w:rsidP="00BE3DCC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Т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5052B09D" w14:textId="043B9524" w:rsidR="0081280C" w:rsidRPr="00FA0185" w:rsidRDefault="0081280C" w:rsidP="00BE247F">
      <w:pPr>
        <w:autoSpaceDE w:val="0"/>
        <w:autoSpaceDN w:val="0"/>
        <w:adjustRightInd w:val="0"/>
        <w:spacing w:line="288" w:lineRule="auto"/>
        <w:ind w:left="709" w:right="567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A0185">
        <w:rPr>
          <w:rFonts w:ascii="Times New Roman" w:hAnsi="Times New Roman"/>
          <w:b/>
          <w:bCs/>
          <w:sz w:val="28"/>
          <w:szCs w:val="28"/>
        </w:rPr>
        <w:lastRenderedPageBreak/>
        <w:t>Положения</w:t>
      </w:r>
      <w:r w:rsidR="00CE58DE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1" layoutInCell="1" allowOverlap="1" wp14:anchorId="7CD549CF" wp14:editId="5CE5F6CE">
                <wp:simplePos x="0" y="0"/>
                <wp:positionH relativeFrom="margin">
                  <wp:align>left</wp:align>
                </wp:positionH>
                <wp:positionV relativeFrom="margin">
                  <wp:posOffset>-251460</wp:posOffset>
                </wp:positionV>
                <wp:extent cx="6509385" cy="10018395"/>
                <wp:effectExtent l="0" t="0" r="24765" b="40005"/>
                <wp:wrapNone/>
                <wp:docPr id="1310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9385" cy="10018395"/>
                          <a:chOff x="0" y="0"/>
                          <a:chExt cx="20000" cy="20000"/>
                        </a:xfrm>
                      </wpg:grpSpPr>
                      <wps:wsp>
                        <wps:cNvPr id="131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2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3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4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5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6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7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8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19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0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1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2B557B8" w14:textId="77777777" w:rsidR="00C453A0" w:rsidRPr="00542326" w:rsidRDefault="00C453A0" w:rsidP="00CE58D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F2EA29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0E0934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83CF5B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3B6AA20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A9862F" w14:textId="77777777" w:rsidR="00C453A0" w:rsidRPr="00EB45AA" w:rsidRDefault="00C453A0" w:rsidP="00CE58D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8D9CE2" w14:textId="3D4785B0" w:rsidR="00C453A0" w:rsidRPr="00542326" w:rsidRDefault="00C453A0" w:rsidP="00CE58D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2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C83B7B" w14:textId="77777777" w:rsidR="00C453A0" w:rsidRPr="00FE178E" w:rsidRDefault="00C453A0" w:rsidP="00CE58D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0A9EAC10" w14:textId="77777777" w:rsidR="00C453A0" w:rsidRPr="00EB45AA" w:rsidRDefault="00C453A0" w:rsidP="00CE58D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D549CF" id="_x0000_s1127" style="position:absolute;left:0;text-align:left;margin-left:0;margin-top:-19.8pt;width:512.55pt;height:788.85pt;z-index:251670528;mso-position-horizontal:left;mso-position-horizontal-relative:margin;mso-position-vertical-relative:margin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">
                <v:rect id="Rectangle 2" o:spid="_x0000_s11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" filled="f" strokeweight="2pt"/>
                <v:line id="Line 3" o:spid="_x0000_s112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/yF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x&#10;fL8JJ8jVBwAA//8DAFBLAQItABQABgAIAAAAIQDb4fbL7gAAAIUBAAATAAAAAAAAAAAAAAAAAAAA&#10;AABbQ29udGVudF9UeXBlc10ueG1sUEsBAi0AFAAGAAgAAAAhAFr0LFu/AAAAFQEAAAsAAAAAAAAA&#10;AAAAAAAAHwEAAF9yZWxzLy5yZWxzUEsBAi0AFAAGAAgAAAAhAEB7/IW+AAAA3QAAAA8AAAAAAAAA&#10;AAAAAAAABwIAAGRycy9kb3ducmV2LnhtbFBLBQYAAAAAAwADALcAAADyAgAAAAA=&#10;" strokeweight="2pt"/>
                <v:line id="Line 4" o:spid="_x0000_s113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1ke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J&#10;fL8JJ8jVBwAA//8DAFBLAQItABQABgAIAAAAIQDb4fbL7gAAAIUBAAATAAAAAAAAAAAAAAAAAAAA&#10;AABbQ29udGVudF9UeXBlc10ueG1sUEsBAi0AFAAGAAgAAAAhAFr0LFu/AAAAFQEAAAsAAAAAAAAA&#10;AAAAAAAAHwEAAF9yZWxzLy5yZWxzUEsBAi0AFAAGAAgAAAAhAC83WR6+AAAA3QAAAA8AAAAAAAAA&#10;AAAAAAAABwIAAGRycy9kb3ducmV2LnhtbFBLBQYAAAAAAwADALcAAADyAgAAAAA=&#10;" strokeweight="2pt"/>
                <v:line id="Line 5" o:spid="_x0000_s113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" strokeweight="2pt"/>
                <v:line id="Line 6" o:spid="_x0000_s113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mTx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p&#10;fL8JJ8jVBwAA//8DAFBLAQItABQABgAIAAAAIQDb4fbL7gAAAIUBAAATAAAAAAAAAAAAAAAAAAAA&#10;AABbQ29udGVudF9UeXBlc10ueG1sUEsBAi0AFAAGAAgAAAAhAFr0LFu/AAAAFQEAAAsAAAAAAAAA&#10;AAAAAAAAHwEAAF9yZWxzLy5yZWxzUEsBAi0AFAAGAAgAAAAhAM+SZPG+AAAA3QAAAA8AAAAAAAAA&#10;AAAAAAAABwIAAGRycy9kb3ducmV2LnhtbFBLBQYAAAAAAwADALcAAADyAgAAAAA=&#10;" strokeweight="2pt"/>
                <v:line id="Line 7" o:spid="_x0000_s113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PqG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J6MZ&#10;fL8JJ8jVBwAA//8DAFBLAQItABQABgAIAAAAIQDb4fbL7gAAAIUBAAATAAAAAAAAAAAAAAAAAAAA&#10;AABbQ29udGVudF9UeXBlc10ueG1sUEsBAi0AFAAGAAgAAAAhAFr0LFu/AAAAFQEAAAsAAAAAAAAA&#10;AAAAAAAAHwEAAF9yZWxzLy5yZWxzUEsBAi0AFAAGAAgAAAAhAD9A+oa+AAAA3QAAAA8AAAAAAAAA&#10;AAAAAAAABwIAAGRycy9kb3ducmV2LnhtbFBLBQYAAAAAAwADALcAAADyAgAAAAA=&#10;" strokeweight="2pt"/>
                <v:line id="Line 8" o:spid="_x0000_s113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" strokeweight="2pt"/>
                <v:line id="Line 9" o:spid="_x0000_s113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" strokeweight="2pt"/>
                <v:line id="Line 10" o:spid="_x0000_s11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" strokeweight="1pt"/>
                <v:line id="Line 11" o:spid="_x0000_s11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Q3U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z4Xwyzcygl6/AQAA//8DAFBLAQItABQABgAIAAAAIQDb4fbL7gAAAIUBAAATAAAAAAAAAAAA&#10;AAAAAAAAAABbQ29udGVudF9UeXBlc10ueG1sUEsBAi0AFAAGAAgAAAAhAFr0LFu/AAAAFQEAAAsA&#10;AAAAAAAAAAAAAAAAHwEAAF9yZWxzLy5yZWxzUEsBAi0AFAAGAAgAAAAhABGJDdTEAAAA3QAAAA8A&#10;AAAAAAAAAAAAAAAABwIAAGRycy9kb3ducmV2LnhtbFBLBQYAAAAAAwADALcAAAD4AgAAAAA=&#10;" strokeweight="2pt"/>
                <v:line id="Line 12" o:spid="_x0000_s113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" strokeweight="1pt"/>
                <v:rect id="Rectangle 13" o:spid="_x0000_s113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9VO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" filled="f" stroked="f" strokeweight=".25pt">
                  <v:textbox inset="1pt,1pt,1pt,1pt">
                    <w:txbxContent>
                      <w:p w14:paraId="32B557B8" w14:textId="77777777" w:rsidR="00C453A0" w:rsidRPr="00542326" w:rsidRDefault="00C453A0" w:rsidP="00CE58D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" filled="f" stroked="f" strokeweight=".25pt">
                  <v:textbox inset="1pt,1pt,1pt,1pt">
                    <w:txbxContent>
                      <w:p w14:paraId="71F2EA29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uih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" filled="f" stroked="f" strokeweight=".25pt">
                  <v:textbox inset="1pt,1pt,1pt,1pt">
                    <w:txbxContent>
                      <w:p w14:paraId="0F0E0934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" filled="f" stroked="f" strokeweight=".25pt">
                  <v:textbox inset="1pt,1pt,1pt,1pt">
                    <w:txbxContent>
                      <w:p w14:paraId="2883CF5B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NNN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" filled="f" stroked="f" strokeweight=".25pt">
                  <v:textbox inset="1pt,1pt,1pt,1pt">
                    <w:txbxContent>
                      <w:p w14:paraId="63B6AA20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" filled="f" stroked="f" strokeweight=".25pt">
                  <v:textbox inset="1pt,1pt,1pt,1pt">
                    <w:txbxContent>
                      <w:p w14:paraId="71A9862F" w14:textId="77777777" w:rsidR="00C453A0" w:rsidRPr="00EB45AA" w:rsidRDefault="00C453A0" w:rsidP="00CE58D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" filled="f" stroked="f" strokeweight=".25pt">
                  <v:textbox inset="1pt,1pt,1pt,1pt">
                    <w:txbxContent>
                      <w:p w14:paraId="0F8D9CE2" w14:textId="3D4785B0" w:rsidR="00C453A0" w:rsidRPr="00542326" w:rsidRDefault="00C453A0" w:rsidP="00CE58D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5</w:t>
                        </w:r>
                      </w:p>
                    </w:txbxContent>
                  </v:textbox>
                </v:rect>
                <v:rect id="Rectangle 20" o:spid="_x0000_s114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" filled="f" stroked="f" strokeweight=".25pt">
                  <v:textbox inset="1pt,1pt,1pt,1pt">
                    <w:txbxContent>
                      <w:p w14:paraId="46C83B7B" w14:textId="77777777" w:rsidR="00C453A0" w:rsidRPr="00FE178E" w:rsidRDefault="00C453A0" w:rsidP="00CE58D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0A9EAC10" w14:textId="77777777" w:rsidR="00C453A0" w:rsidRPr="00EB45AA" w:rsidRDefault="00C453A0" w:rsidP="00CE58D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margin"/>
                <w10:anchorlock/>
              </v:group>
            </w:pict>
          </mc:Fallback>
        </mc:AlternateContent>
      </w:r>
    </w:p>
    <w:p w14:paraId="49BDFBD7" w14:textId="5393FDB6" w:rsidR="003B7773" w:rsidRPr="00FE5B62" w:rsidRDefault="00B01F8E" w:rsidP="00BE3DCC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5B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проекта планировки и проект межевания </w:t>
      </w:r>
      <w:r w:rsidR="00806064" w:rsidRPr="00FE5B62">
        <w:rPr>
          <w:rFonts w:ascii="Times New Roman" w:hAnsi="Times New Roman"/>
          <w:b/>
          <w:bCs/>
          <w:color w:val="000000"/>
          <w:sz w:val="28"/>
          <w:szCs w:val="28"/>
        </w:rPr>
        <w:t xml:space="preserve">части территории </w:t>
      </w:r>
      <w:r w:rsidR="000C67E1" w:rsidRPr="00FE5B62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="00FE5B62" w:rsidRPr="00FE5B62">
        <w:rPr>
          <w:rFonts w:ascii="Times New Roman" w:hAnsi="Times New Roman"/>
          <w:b/>
          <w:color w:val="000000"/>
          <w:sz w:val="28"/>
          <w:szCs w:val="28"/>
        </w:rPr>
        <w:t xml:space="preserve">по улице </w:t>
      </w:r>
      <w:r w:rsidR="00C77F8E">
        <w:rPr>
          <w:rFonts w:ascii="Times New Roman" w:hAnsi="Times New Roman"/>
          <w:b/>
          <w:color w:val="000000"/>
          <w:sz w:val="28"/>
          <w:szCs w:val="28"/>
        </w:rPr>
        <w:t>Баррикадная</w:t>
      </w:r>
      <w:r w:rsidR="00FE5B62" w:rsidRPr="00FE5B62">
        <w:rPr>
          <w:rFonts w:ascii="Times New Roman" w:hAnsi="Times New Roman"/>
          <w:b/>
          <w:color w:val="000000"/>
          <w:sz w:val="28"/>
          <w:szCs w:val="28"/>
        </w:rPr>
        <w:t xml:space="preserve"> в р.п. Городище</w:t>
      </w:r>
      <w:r w:rsidR="00FE5B62" w:rsidRPr="00FE5B6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06064" w:rsidRPr="00FE5B62">
        <w:rPr>
          <w:rFonts w:ascii="Times New Roman" w:hAnsi="Times New Roman"/>
          <w:b/>
          <w:bCs/>
          <w:color w:val="000000"/>
          <w:sz w:val="28"/>
          <w:szCs w:val="28"/>
        </w:rPr>
        <w:t>Городищенского муниципального района Волгоградской области</w:t>
      </w:r>
    </w:p>
    <w:p w14:paraId="26D5F358" w14:textId="77777777" w:rsidR="00F45E74" w:rsidRPr="00561985" w:rsidRDefault="00F45E74" w:rsidP="00F45E74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 w:line="240" w:lineRule="auto"/>
        <w:ind w:left="142" w:firstLine="992"/>
        <w:jc w:val="center"/>
        <w:rPr>
          <w:rFonts w:ascii="Times New Roman" w:hAnsi="Times New Roman"/>
          <w:sz w:val="28"/>
          <w:szCs w:val="28"/>
        </w:rPr>
      </w:pPr>
    </w:p>
    <w:p w14:paraId="18734C30" w14:textId="67D391B7" w:rsidR="00C64A53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 xml:space="preserve">Административным центром Городищенского муниципального района Волгоградской области является рабочий поселок Городище. Поселок основан в 1827 году, находится в 7,5 км от областного центра </w:t>
      </w:r>
      <w:r w:rsidR="001F21EA" w:rsidRPr="00561985">
        <w:rPr>
          <w:rFonts w:ascii="Times New Roman" w:hAnsi="Times New Roman"/>
          <w:sz w:val="28"/>
          <w:szCs w:val="28"/>
        </w:rPr>
        <w:t>–</w:t>
      </w:r>
      <w:r w:rsidRPr="00561985">
        <w:rPr>
          <w:rFonts w:ascii="Times New Roman" w:hAnsi="Times New Roman"/>
          <w:sz w:val="28"/>
          <w:szCs w:val="28"/>
        </w:rPr>
        <w:t xml:space="preserve"> г. Волгограда. Население - </w:t>
      </w:r>
      <w:r w:rsidR="00732DD3" w:rsidRPr="00561985">
        <w:rPr>
          <w:rFonts w:ascii="Times New Roman" w:hAnsi="Times New Roman"/>
          <w:sz w:val="28"/>
          <w:szCs w:val="28"/>
        </w:rPr>
        <w:t>22733</w:t>
      </w:r>
      <w:r w:rsidRPr="00561985">
        <w:rPr>
          <w:rFonts w:ascii="Times New Roman" w:hAnsi="Times New Roman"/>
          <w:sz w:val="28"/>
          <w:szCs w:val="28"/>
        </w:rPr>
        <w:t xml:space="preserve"> чел. </w:t>
      </w:r>
    </w:p>
    <w:p w14:paraId="6B15407B" w14:textId="587FCB23" w:rsidR="00E10C3B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>П</w:t>
      </w:r>
      <w:r w:rsidR="00806064" w:rsidRPr="00561985">
        <w:rPr>
          <w:rFonts w:ascii="Times New Roman" w:hAnsi="Times New Roman"/>
          <w:sz w:val="28"/>
          <w:szCs w:val="28"/>
        </w:rPr>
        <w:t>лощ</w:t>
      </w:r>
      <w:r w:rsidR="00390B4F" w:rsidRPr="00561985">
        <w:rPr>
          <w:rFonts w:ascii="Times New Roman" w:hAnsi="Times New Roman"/>
          <w:sz w:val="28"/>
          <w:szCs w:val="28"/>
        </w:rPr>
        <w:t>а</w:t>
      </w:r>
      <w:r w:rsidR="00806064" w:rsidRPr="00561985">
        <w:rPr>
          <w:rFonts w:ascii="Times New Roman" w:hAnsi="Times New Roman"/>
          <w:sz w:val="28"/>
          <w:szCs w:val="28"/>
        </w:rPr>
        <w:t>дь п</w:t>
      </w:r>
      <w:r w:rsidRPr="00561985">
        <w:rPr>
          <w:rFonts w:ascii="Times New Roman" w:hAnsi="Times New Roman"/>
          <w:sz w:val="28"/>
          <w:szCs w:val="28"/>
        </w:rPr>
        <w:t>ланируем</w:t>
      </w:r>
      <w:r w:rsidR="00806064" w:rsidRPr="00561985">
        <w:rPr>
          <w:rFonts w:ascii="Times New Roman" w:hAnsi="Times New Roman"/>
          <w:sz w:val="28"/>
          <w:szCs w:val="28"/>
        </w:rPr>
        <w:t>ой</w:t>
      </w:r>
      <w:r w:rsidRPr="00561985">
        <w:rPr>
          <w:rFonts w:ascii="Times New Roman" w:hAnsi="Times New Roman"/>
          <w:sz w:val="28"/>
          <w:szCs w:val="28"/>
        </w:rPr>
        <w:t xml:space="preserve"> территори</w:t>
      </w:r>
      <w:r w:rsidR="00806064" w:rsidRPr="00561985">
        <w:rPr>
          <w:rFonts w:ascii="Times New Roman" w:hAnsi="Times New Roman"/>
          <w:sz w:val="28"/>
          <w:szCs w:val="28"/>
        </w:rPr>
        <w:t xml:space="preserve">и составляет </w:t>
      </w:r>
      <w:r w:rsidR="00860204">
        <w:rPr>
          <w:rFonts w:ascii="Times New Roman" w:hAnsi="Times New Roman"/>
          <w:sz w:val="28"/>
          <w:szCs w:val="28"/>
        </w:rPr>
        <w:t xml:space="preserve">2,597 </w:t>
      </w:r>
      <w:r w:rsidR="00806064" w:rsidRPr="00561985">
        <w:rPr>
          <w:rFonts w:ascii="Times New Roman" w:hAnsi="Times New Roman"/>
          <w:sz w:val="28"/>
          <w:szCs w:val="28"/>
        </w:rPr>
        <w:t xml:space="preserve">га, включает в </w:t>
      </w:r>
      <w:r w:rsidR="00390B4F" w:rsidRPr="00561985">
        <w:rPr>
          <w:rFonts w:ascii="Times New Roman" w:hAnsi="Times New Roman"/>
          <w:sz w:val="28"/>
          <w:szCs w:val="28"/>
        </w:rPr>
        <w:t xml:space="preserve">свой </w:t>
      </w:r>
      <w:r w:rsidR="00806064" w:rsidRPr="00561985">
        <w:rPr>
          <w:rFonts w:ascii="Times New Roman" w:hAnsi="Times New Roman"/>
          <w:sz w:val="28"/>
          <w:szCs w:val="28"/>
        </w:rPr>
        <w:t>состав территориальные зон</w:t>
      </w:r>
      <w:r w:rsidR="000C67E1" w:rsidRPr="00561985">
        <w:rPr>
          <w:rFonts w:ascii="Times New Roman" w:hAnsi="Times New Roman"/>
          <w:sz w:val="28"/>
          <w:szCs w:val="28"/>
        </w:rPr>
        <w:t>у</w:t>
      </w:r>
      <w:r w:rsidR="00806064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 xml:space="preserve">застройки </w:t>
      </w:r>
      <w:r w:rsidR="000C67E1" w:rsidRPr="00561985">
        <w:rPr>
          <w:rFonts w:ascii="Times New Roman" w:hAnsi="Times New Roman"/>
          <w:sz w:val="28"/>
          <w:szCs w:val="28"/>
        </w:rPr>
        <w:t xml:space="preserve">объектами </w:t>
      </w:r>
      <w:r w:rsidR="00AD47B8">
        <w:rPr>
          <w:rFonts w:ascii="Times New Roman" w:hAnsi="Times New Roman"/>
          <w:sz w:val="28"/>
          <w:szCs w:val="28"/>
        </w:rPr>
        <w:t>общественного и коммерческого назначения</w:t>
      </w:r>
      <w:r w:rsidR="00390B4F" w:rsidRPr="00561985">
        <w:rPr>
          <w:rFonts w:ascii="Times New Roman" w:hAnsi="Times New Roman"/>
          <w:sz w:val="28"/>
          <w:szCs w:val="28"/>
        </w:rPr>
        <w:t xml:space="preserve">, зону </w:t>
      </w:r>
      <w:r w:rsidR="000C67E1" w:rsidRPr="00561985">
        <w:rPr>
          <w:rFonts w:ascii="Times New Roman" w:hAnsi="Times New Roman"/>
          <w:sz w:val="28"/>
          <w:szCs w:val="28"/>
        </w:rPr>
        <w:t>улично-дорожной сети</w:t>
      </w:r>
      <w:r w:rsidR="00AD47B8">
        <w:rPr>
          <w:rFonts w:ascii="Times New Roman" w:hAnsi="Times New Roman"/>
          <w:sz w:val="28"/>
          <w:szCs w:val="28"/>
        </w:rPr>
        <w:t xml:space="preserve"> </w:t>
      </w:r>
      <w:r w:rsidR="00B30301" w:rsidRPr="00561985">
        <w:rPr>
          <w:rFonts w:ascii="Times New Roman" w:hAnsi="Times New Roman"/>
          <w:sz w:val="28"/>
          <w:szCs w:val="28"/>
        </w:rPr>
        <w:t xml:space="preserve">в соответствии с </w:t>
      </w:r>
      <w:r w:rsidR="00390B4F" w:rsidRPr="00561985">
        <w:rPr>
          <w:rFonts w:ascii="Times New Roman" w:hAnsi="Times New Roman"/>
          <w:sz w:val="28"/>
          <w:szCs w:val="28"/>
        </w:rPr>
        <w:t xml:space="preserve">правилами землепользования и застройки </w:t>
      </w:r>
      <w:r w:rsidR="00AD47B8">
        <w:rPr>
          <w:rFonts w:ascii="Times New Roman" w:hAnsi="Times New Roman"/>
          <w:sz w:val="28"/>
          <w:szCs w:val="28"/>
        </w:rPr>
        <w:t>Городищенского городского</w:t>
      </w:r>
      <w:r w:rsidR="00B30301" w:rsidRPr="00561985">
        <w:rPr>
          <w:rFonts w:ascii="Times New Roman" w:hAnsi="Times New Roman"/>
          <w:sz w:val="28"/>
          <w:szCs w:val="28"/>
        </w:rPr>
        <w:t xml:space="preserve"> поселения</w:t>
      </w:r>
      <w:r w:rsidR="00390B4F" w:rsidRPr="00561985">
        <w:rPr>
          <w:rFonts w:ascii="Times New Roman" w:hAnsi="Times New Roman"/>
          <w:sz w:val="28"/>
          <w:szCs w:val="28"/>
        </w:rPr>
        <w:t>. И</w:t>
      </w:r>
      <w:r w:rsidRPr="00561985">
        <w:rPr>
          <w:rFonts w:ascii="Times New Roman" w:hAnsi="Times New Roman"/>
          <w:sz w:val="28"/>
          <w:szCs w:val="28"/>
        </w:rPr>
        <w:t>меет следующие территориальные ограничения: с</w:t>
      </w:r>
      <w:r w:rsidR="00B30301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>запад</w:t>
      </w:r>
      <w:r w:rsidR="00AD47B8">
        <w:rPr>
          <w:rFonts w:ascii="Times New Roman" w:hAnsi="Times New Roman"/>
          <w:sz w:val="28"/>
          <w:szCs w:val="28"/>
        </w:rPr>
        <w:t xml:space="preserve">ной </w:t>
      </w:r>
      <w:r w:rsidR="00C77F8E">
        <w:rPr>
          <w:rFonts w:ascii="Times New Roman" w:hAnsi="Times New Roman"/>
          <w:sz w:val="28"/>
          <w:szCs w:val="28"/>
        </w:rPr>
        <w:t>и северной сторон</w:t>
      </w:r>
      <w:r w:rsidR="00AD47B8">
        <w:rPr>
          <w:rFonts w:ascii="Times New Roman" w:hAnsi="Times New Roman"/>
          <w:sz w:val="28"/>
          <w:szCs w:val="28"/>
        </w:rPr>
        <w:t xml:space="preserve"> </w:t>
      </w:r>
      <w:r w:rsidRPr="00561985">
        <w:rPr>
          <w:rFonts w:ascii="Times New Roman" w:hAnsi="Times New Roman"/>
          <w:sz w:val="28"/>
          <w:szCs w:val="28"/>
        </w:rPr>
        <w:t>—</w:t>
      </w:r>
      <w:r w:rsidR="00C64A53" w:rsidRPr="00561985">
        <w:rPr>
          <w:rFonts w:ascii="Times New Roman" w:hAnsi="Times New Roman"/>
          <w:sz w:val="28"/>
          <w:szCs w:val="28"/>
        </w:rPr>
        <w:t xml:space="preserve"> </w:t>
      </w:r>
      <w:r w:rsidR="00B30301" w:rsidRPr="00561985">
        <w:rPr>
          <w:rFonts w:ascii="Times New Roman" w:hAnsi="Times New Roman"/>
          <w:sz w:val="28"/>
          <w:szCs w:val="28"/>
        </w:rPr>
        <w:t>террит</w:t>
      </w:r>
      <w:r w:rsidR="00561985" w:rsidRPr="00561985">
        <w:rPr>
          <w:rFonts w:ascii="Times New Roman" w:hAnsi="Times New Roman"/>
          <w:sz w:val="28"/>
          <w:szCs w:val="28"/>
        </w:rPr>
        <w:t>о</w:t>
      </w:r>
      <w:r w:rsidR="00B30301" w:rsidRPr="00561985">
        <w:rPr>
          <w:rFonts w:ascii="Times New Roman" w:hAnsi="Times New Roman"/>
          <w:sz w:val="28"/>
          <w:szCs w:val="28"/>
        </w:rPr>
        <w:t xml:space="preserve">рия </w:t>
      </w:r>
      <w:r w:rsidR="00C77F8E">
        <w:rPr>
          <w:rFonts w:ascii="Times New Roman" w:hAnsi="Times New Roman"/>
          <w:color w:val="000000" w:themeColor="text1"/>
          <w:sz w:val="28"/>
          <w:szCs w:val="28"/>
        </w:rPr>
        <w:t>размещения объектов коммунально-складского назначения</w:t>
      </w:r>
      <w:r w:rsidR="008D1543" w:rsidRPr="00561985">
        <w:rPr>
          <w:rFonts w:ascii="Times New Roman" w:hAnsi="Times New Roman"/>
          <w:sz w:val="28"/>
          <w:szCs w:val="28"/>
        </w:rPr>
        <w:t xml:space="preserve">, </w:t>
      </w:r>
      <w:r w:rsidR="00E10C3B" w:rsidRPr="00561985">
        <w:rPr>
          <w:rFonts w:ascii="Times New Roman" w:hAnsi="Times New Roman"/>
          <w:sz w:val="28"/>
          <w:szCs w:val="28"/>
        </w:rPr>
        <w:t>с</w:t>
      </w:r>
      <w:r w:rsidR="00B30301" w:rsidRPr="00561985">
        <w:rPr>
          <w:rFonts w:ascii="Times New Roman" w:hAnsi="Times New Roman"/>
          <w:sz w:val="28"/>
          <w:szCs w:val="28"/>
        </w:rPr>
        <w:t xml:space="preserve"> </w:t>
      </w:r>
      <w:r w:rsidR="00390B4F" w:rsidRPr="00561985">
        <w:rPr>
          <w:rFonts w:ascii="Times New Roman" w:hAnsi="Times New Roman"/>
          <w:sz w:val="28"/>
          <w:szCs w:val="28"/>
        </w:rPr>
        <w:t>юга</w:t>
      </w:r>
      <w:r w:rsidRPr="00561985">
        <w:rPr>
          <w:rFonts w:ascii="Times New Roman" w:hAnsi="Times New Roman"/>
          <w:sz w:val="28"/>
          <w:szCs w:val="28"/>
        </w:rPr>
        <w:t xml:space="preserve">— </w:t>
      </w:r>
      <w:r w:rsidR="00AD47B8">
        <w:rPr>
          <w:rFonts w:ascii="Times New Roman" w:hAnsi="Times New Roman"/>
          <w:sz w:val="28"/>
          <w:szCs w:val="28"/>
        </w:rPr>
        <w:t>зоной улично-дорожной сети</w:t>
      </w:r>
      <w:r w:rsidR="00C77F8E">
        <w:rPr>
          <w:rFonts w:ascii="Times New Roman" w:hAnsi="Times New Roman"/>
          <w:sz w:val="28"/>
          <w:szCs w:val="28"/>
        </w:rPr>
        <w:t>, с восточной стороны – зона застройки малоэтажными и среднеэтажными жилыми домами</w:t>
      </w:r>
      <w:r w:rsidRPr="00561985">
        <w:rPr>
          <w:rFonts w:ascii="Times New Roman" w:hAnsi="Times New Roman"/>
          <w:sz w:val="28"/>
          <w:szCs w:val="28"/>
        </w:rPr>
        <w:t>.</w:t>
      </w:r>
    </w:p>
    <w:p w14:paraId="1F0BE3C5" w14:textId="6D090E0B" w:rsidR="0081280C" w:rsidRPr="00561985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561985">
        <w:rPr>
          <w:rFonts w:ascii="Times New Roman" w:hAnsi="Times New Roman"/>
          <w:sz w:val="28"/>
          <w:szCs w:val="28"/>
        </w:rPr>
        <w:t xml:space="preserve">На планируемой территории находятся существующие сохраняемые сооружения и </w:t>
      </w:r>
      <w:r w:rsidR="00C77F8E">
        <w:rPr>
          <w:rFonts w:ascii="Times New Roman" w:hAnsi="Times New Roman"/>
          <w:sz w:val="28"/>
          <w:szCs w:val="28"/>
        </w:rPr>
        <w:t>сети инженерных коммуникаций</w:t>
      </w:r>
      <w:r w:rsidRPr="00561985">
        <w:rPr>
          <w:rFonts w:ascii="Times New Roman" w:hAnsi="Times New Roman"/>
          <w:sz w:val="28"/>
          <w:szCs w:val="28"/>
        </w:rPr>
        <w:t xml:space="preserve">. </w:t>
      </w:r>
    </w:p>
    <w:p w14:paraId="262DC0C1" w14:textId="4124198D" w:rsidR="0081280C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Отметки высот поверхности территории планировки колеблются </w:t>
      </w:r>
      <w:r w:rsidRPr="00BB62C5">
        <w:rPr>
          <w:rFonts w:ascii="Times New Roman" w:hAnsi="Times New Roman"/>
          <w:sz w:val="28"/>
          <w:szCs w:val="28"/>
        </w:rPr>
        <w:t xml:space="preserve">от </w:t>
      </w:r>
      <w:bookmarkStart w:id="4" w:name="_Hlk142615160"/>
      <w:r w:rsidR="00C77F8E">
        <w:rPr>
          <w:rFonts w:ascii="Times New Roman" w:hAnsi="Times New Roman"/>
          <w:sz w:val="28"/>
          <w:szCs w:val="28"/>
        </w:rPr>
        <w:t>120,30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 xml:space="preserve">м до </w:t>
      </w:r>
      <w:bookmarkEnd w:id="4"/>
      <w:r w:rsidR="00C77F8E">
        <w:rPr>
          <w:rFonts w:ascii="Times New Roman" w:hAnsi="Times New Roman"/>
          <w:sz w:val="28"/>
          <w:szCs w:val="28"/>
        </w:rPr>
        <w:t>128,75</w:t>
      </w:r>
      <w:r w:rsidR="00B30301" w:rsidRPr="00BB62C5">
        <w:rPr>
          <w:rFonts w:ascii="Times New Roman" w:hAnsi="Times New Roman"/>
          <w:sz w:val="28"/>
          <w:szCs w:val="28"/>
        </w:rPr>
        <w:t xml:space="preserve"> </w:t>
      </w:r>
      <w:r w:rsidRPr="00BB62C5">
        <w:rPr>
          <w:rFonts w:ascii="Times New Roman" w:hAnsi="Times New Roman"/>
          <w:sz w:val="28"/>
          <w:szCs w:val="28"/>
        </w:rPr>
        <w:t>м</w:t>
      </w:r>
      <w:r w:rsidRPr="00E04EB9">
        <w:rPr>
          <w:rFonts w:ascii="Times New Roman" w:hAnsi="Times New Roman"/>
          <w:sz w:val="28"/>
          <w:szCs w:val="28"/>
        </w:rPr>
        <w:t xml:space="preserve"> в </w:t>
      </w:r>
      <w:r w:rsidR="0081280C">
        <w:rPr>
          <w:rFonts w:ascii="Times New Roman" w:hAnsi="Times New Roman"/>
          <w:sz w:val="28"/>
          <w:szCs w:val="28"/>
        </w:rPr>
        <w:t>Балтийской системе высот 1977г.</w:t>
      </w:r>
    </w:p>
    <w:p w14:paraId="7B1067AC" w14:textId="37F99809" w:rsidR="000C67E1" w:rsidRDefault="00E04EB9" w:rsidP="00FF51F5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567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 xml:space="preserve">Уровень благоустройства планируемой территории </w:t>
      </w:r>
      <w:r w:rsidR="00C77F8E">
        <w:rPr>
          <w:rFonts w:ascii="Times New Roman" w:hAnsi="Times New Roman"/>
          <w:sz w:val="28"/>
          <w:szCs w:val="28"/>
        </w:rPr>
        <w:t>средний</w:t>
      </w:r>
      <w:r w:rsidRPr="00E04EB9">
        <w:rPr>
          <w:rFonts w:ascii="Times New Roman" w:hAnsi="Times New Roman"/>
          <w:sz w:val="28"/>
          <w:szCs w:val="28"/>
        </w:rPr>
        <w:t>.</w:t>
      </w:r>
    </w:p>
    <w:p w14:paraId="2640D5C2" w14:textId="77777777" w:rsidR="000C67E1" w:rsidRDefault="000C67E1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</w:p>
    <w:p w14:paraId="29372221" w14:textId="27A83065" w:rsidR="00C64A53" w:rsidRDefault="00E04EB9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/>
        <w:jc w:val="center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>Климат</w:t>
      </w:r>
      <w:r w:rsidR="00C64A53">
        <w:rPr>
          <w:rFonts w:ascii="Times New Roman" w:hAnsi="Times New Roman"/>
          <w:sz w:val="28"/>
          <w:szCs w:val="28"/>
        </w:rPr>
        <w:t>.</w:t>
      </w:r>
    </w:p>
    <w:p w14:paraId="7A555AC5" w14:textId="77777777" w:rsidR="00536055" w:rsidRDefault="00536055" w:rsidP="000C67E1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/>
        <w:jc w:val="center"/>
        <w:rPr>
          <w:rFonts w:ascii="Times New Roman" w:hAnsi="Times New Roman"/>
          <w:sz w:val="28"/>
          <w:szCs w:val="28"/>
        </w:rPr>
      </w:pPr>
    </w:p>
    <w:p w14:paraId="43252108" w14:textId="296E87AC" w:rsidR="00FA0185" w:rsidRDefault="00E04EB9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8"/>
          <w:szCs w:val="28"/>
        </w:rPr>
      </w:pPr>
      <w:r w:rsidRPr="00E04EB9">
        <w:rPr>
          <w:rFonts w:ascii="Times New Roman" w:hAnsi="Times New Roman"/>
          <w:sz w:val="28"/>
          <w:szCs w:val="28"/>
        </w:rPr>
        <w:t>Городищенский район расположен в зоне резкоконтинентального климата. Абсолютная минимальная температура -35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</w:t>
      </w:r>
      <w:r w:rsidR="0081280C">
        <w:rPr>
          <w:rFonts w:ascii="Times New Roman" w:hAnsi="Times New Roman"/>
          <w:sz w:val="28"/>
          <w:szCs w:val="28"/>
        </w:rPr>
        <w:br/>
      </w:r>
      <w:r w:rsidRPr="00E04EB9">
        <w:rPr>
          <w:rFonts w:ascii="Times New Roman" w:hAnsi="Times New Roman"/>
          <w:sz w:val="28"/>
          <w:szCs w:val="28"/>
        </w:rPr>
        <w:t>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467E4B53" w14:textId="2ABA95D5" w:rsidR="008D1543" w:rsidRDefault="00FA0185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lastRenderedPageBreak/>
        <w:t>Характеристика и параметры градостроительного развития планируемой</w:t>
      </w:r>
      <w:r>
        <w:rPr>
          <w:rFonts w:ascii="Times New Roman" w:hAnsi="Times New Roman"/>
          <w:b/>
          <w:bCs/>
          <w:sz w:val="28"/>
          <w:szCs w:val="28"/>
        </w:rPr>
        <w:t xml:space="preserve"> территории</w:t>
      </w:r>
    </w:p>
    <w:p w14:paraId="761C8BC3" w14:textId="77777777" w:rsidR="00C64A53" w:rsidRPr="00BE247F" w:rsidRDefault="00C64A53" w:rsidP="00077D4D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right="284" w:firstLine="709"/>
        <w:jc w:val="both"/>
        <w:rPr>
          <w:rFonts w:ascii="Times New Roman" w:hAnsi="Times New Roman"/>
          <w:sz w:val="20"/>
          <w:szCs w:val="20"/>
        </w:rPr>
      </w:pPr>
    </w:p>
    <w:p w14:paraId="402ABC2A" w14:textId="747C7406" w:rsidR="008D1543" w:rsidRPr="00FF51F5" w:rsidRDefault="00AD47B8" w:rsidP="008C2EE4">
      <w:pPr>
        <w:tabs>
          <w:tab w:val="left" w:pos="709"/>
          <w:tab w:val="left" w:pos="9214"/>
          <w:tab w:val="left" w:pos="9923"/>
        </w:tabs>
        <w:autoSpaceDE w:val="0"/>
        <w:autoSpaceDN w:val="0"/>
        <w:adjustRightInd w:val="0"/>
        <w:spacing w:after="0"/>
        <w:ind w:left="42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90AAA">
        <w:rPr>
          <w:rFonts w:ascii="Times New Roman" w:hAnsi="Times New Roman"/>
          <w:sz w:val="28"/>
          <w:szCs w:val="28"/>
        </w:rPr>
        <w:t xml:space="preserve"> </w:t>
      </w:r>
      <w:r w:rsidR="008D1543" w:rsidRPr="00890AAA">
        <w:rPr>
          <w:rFonts w:ascii="Times New Roman" w:hAnsi="Times New Roman"/>
          <w:sz w:val="28"/>
          <w:szCs w:val="28"/>
        </w:rPr>
        <w:t xml:space="preserve">Проектом предусмотрено размещение </w:t>
      </w:r>
      <w:r w:rsidR="008605F0">
        <w:rPr>
          <w:rFonts w:ascii="Times New Roman" w:hAnsi="Times New Roman"/>
          <w:sz w:val="28"/>
          <w:szCs w:val="28"/>
        </w:rPr>
        <w:t xml:space="preserve">капитального </w:t>
      </w:r>
      <w:r w:rsidR="00C64A53">
        <w:rPr>
          <w:rFonts w:ascii="Times New Roman" w:hAnsi="Times New Roman"/>
          <w:sz w:val="28"/>
          <w:szCs w:val="28"/>
        </w:rPr>
        <w:t xml:space="preserve">строительства </w:t>
      </w:r>
      <w:r w:rsidR="008D1543" w:rsidRPr="007951CA">
        <w:rPr>
          <w:rFonts w:ascii="Times New Roman" w:hAnsi="Times New Roman"/>
          <w:sz w:val="28"/>
          <w:szCs w:val="28"/>
        </w:rPr>
        <w:t xml:space="preserve">согласно видам разрешенного использования </w:t>
      </w:r>
      <w:r w:rsidR="008D1543" w:rsidRPr="007951CA">
        <w:rPr>
          <w:rFonts w:ascii="Times New Roman" w:hAnsi="Times New Roman"/>
          <w:bCs/>
          <w:sz w:val="28"/>
          <w:szCs w:val="28"/>
        </w:rPr>
        <w:t xml:space="preserve">зоны объектов </w:t>
      </w:r>
      <w:r w:rsidR="00536055">
        <w:rPr>
          <w:rFonts w:ascii="Times New Roman" w:hAnsi="Times New Roman"/>
          <w:bCs/>
          <w:sz w:val="28"/>
          <w:szCs w:val="28"/>
        </w:rPr>
        <w:t>сельскохозяйственного</w:t>
      </w:r>
      <w:r w:rsidR="007C139E">
        <w:rPr>
          <w:rFonts w:ascii="Times New Roman" w:hAnsi="Times New Roman"/>
          <w:bCs/>
          <w:sz w:val="28"/>
          <w:szCs w:val="28"/>
        </w:rPr>
        <w:t xml:space="preserve"> </w:t>
      </w:r>
      <w:r w:rsidR="00536055">
        <w:rPr>
          <w:rFonts w:ascii="Times New Roman" w:hAnsi="Times New Roman"/>
          <w:bCs/>
          <w:sz w:val="28"/>
          <w:szCs w:val="28"/>
        </w:rPr>
        <w:t>производства</w:t>
      </w:r>
      <w:r w:rsidR="008D1543" w:rsidRPr="007951CA">
        <w:rPr>
          <w:rFonts w:ascii="Times New Roman" w:hAnsi="Times New Roman"/>
          <w:bCs/>
          <w:sz w:val="28"/>
          <w:szCs w:val="28"/>
        </w:rPr>
        <w:t xml:space="preserve"> </w:t>
      </w:r>
      <w:r w:rsidR="008D1543" w:rsidRPr="007951CA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  <w:r w:rsidR="00B81816">
        <w:rPr>
          <w:rFonts w:ascii="Times New Roman" w:hAnsi="Times New Roman"/>
          <w:sz w:val="28"/>
          <w:szCs w:val="28"/>
        </w:rPr>
        <w:t>Городищенского городского</w:t>
      </w:r>
      <w:r w:rsidR="00B30301">
        <w:rPr>
          <w:rFonts w:ascii="Times New Roman" w:hAnsi="Times New Roman"/>
          <w:sz w:val="28"/>
          <w:szCs w:val="28"/>
        </w:rPr>
        <w:t xml:space="preserve"> </w:t>
      </w:r>
      <w:r w:rsidR="008D1543" w:rsidRPr="007951CA">
        <w:rPr>
          <w:rFonts w:ascii="Times New Roman" w:hAnsi="Times New Roman"/>
          <w:sz w:val="28"/>
          <w:szCs w:val="28"/>
        </w:rPr>
        <w:t xml:space="preserve">поселения Городищенского муниципального района Волгоградской области, утвержденных решением </w:t>
      </w:r>
      <w:r w:rsidR="00B81816">
        <w:rPr>
          <w:rFonts w:ascii="Times New Roman" w:hAnsi="Times New Roman"/>
          <w:color w:val="000000" w:themeColor="text1"/>
          <w:sz w:val="28"/>
          <w:szCs w:val="28"/>
        </w:rPr>
        <w:t>Городищенской городской</w:t>
      </w:r>
      <w:r w:rsidR="00734847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Думы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1543" w:rsidRPr="00FF51F5">
        <w:rPr>
          <w:rFonts w:ascii="Times New Roman" w:hAnsi="Times New Roman"/>
          <w:color w:val="000000" w:themeColor="text1"/>
          <w:sz w:val="28"/>
          <w:szCs w:val="28"/>
        </w:rPr>
        <w:t>Городищенско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="008D1543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C139E" w:rsidRPr="00FF51F5">
        <w:rPr>
          <w:rFonts w:ascii="Times New Roman" w:hAnsi="Times New Roman"/>
          <w:color w:val="000000" w:themeColor="text1"/>
          <w:sz w:val="28"/>
          <w:szCs w:val="28"/>
        </w:rPr>
        <w:t>район</w:t>
      </w:r>
      <w:r w:rsidR="00BE3DCC" w:rsidRPr="00FF51F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C139E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1543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734847" w:rsidRPr="00B81816">
        <w:rPr>
          <w:rFonts w:ascii="Times New Roman" w:hAnsi="Times New Roman"/>
          <w:color w:val="FF0000"/>
          <w:sz w:val="28"/>
          <w:szCs w:val="28"/>
        </w:rPr>
        <w:t>16.03.2023</w:t>
      </w:r>
      <w:r w:rsidR="008D1543" w:rsidRPr="00B81816">
        <w:rPr>
          <w:rFonts w:ascii="Times New Roman" w:hAnsi="Times New Roman"/>
          <w:color w:val="FF0000"/>
          <w:sz w:val="28"/>
          <w:szCs w:val="28"/>
        </w:rPr>
        <w:t xml:space="preserve"> № </w:t>
      </w:r>
      <w:r w:rsidR="00734847" w:rsidRPr="00B81816">
        <w:rPr>
          <w:rFonts w:ascii="Times New Roman" w:hAnsi="Times New Roman"/>
          <w:color w:val="FF0000"/>
          <w:sz w:val="28"/>
          <w:szCs w:val="28"/>
        </w:rPr>
        <w:t>3/1</w:t>
      </w:r>
      <w:r w:rsidR="008D1543" w:rsidRPr="00FF51F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26BBF" w:rsidRPr="00FF51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28168B4" w14:textId="77777777" w:rsidR="00FA0185" w:rsidRPr="008C2EE4" w:rsidRDefault="00FA0185" w:rsidP="008C2EE4">
      <w:pPr>
        <w:pStyle w:val="ac"/>
        <w:tabs>
          <w:tab w:val="left" w:pos="9923"/>
        </w:tabs>
        <w:spacing w:line="276" w:lineRule="auto"/>
        <w:ind w:left="426" w:firstLine="567"/>
        <w:rPr>
          <w:rFonts w:ascii="Times New Roman" w:hAnsi="Times New Roman"/>
          <w:bCs/>
          <w:sz w:val="28"/>
          <w:szCs w:val="28"/>
        </w:rPr>
      </w:pPr>
      <w:r w:rsidRPr="008C2EE4">
        <w:rPr>
          <w:rFonts w:ascii="Times New Roman" w:hAnsi="Times New Roman"/>
          <w:bCs/>
          <w:sz w:val="28"/>
          <w:szCs w:val="28"/>
        </w:rPr>
        <w:t>Устанавливаются следующие параметры планируемого развития территории:</w:t>
      </w:r>
    </w:p>
    <w:p w14:paraId="674E1FAD" w14:textId="572BE5F4" w:rsidR="00C453A0" w:rsidRPr="005512EF" w:rsidRDefault="005512EF" w:rsidP="005512EF">
      <w:pPr>
        <w:spacing w:after="0"/>
        <w:ind w:left="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FF51F5" w:rsidRPr="008C2EE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71015" w:rsidRPr="008C2EE4">
        <w:rPr>
          <w:rFonts w:ascii="Times New Roman" w:hAnsi="Times New Roman"/>
          <w:bCs/>
          <w:color w:val="000000"/>
          <w:sz w:val="28"/>
          <w:szCs w:val="28"/>
        </w:rPr>
        <w:t xml:space="preserve">земельный </w:t>
      </w:r>
      <w:r w:rsidR="00171015" w:rsidRPr="008C2EE4">
        <w:rPr>
          <w:rFonts w:ascii="Times New Roman" w:hAnsi="Times New Roman"/>
          <w:bCs/>
          <w:sz w:val="28"/>
          <w:szCs w:val="28"/>
        </w:rPr>
        <w:t>участок ЗУ</w:t>
      </w:r>
      <w:r w:rsidR="00265C77" w:rsidRPr="008C2EE4">
        <w:rPr>
          <w:rFonts w:ascii="Times New Roman" w:hAnsi="Times New Roman"/>
          <w:bCs/>
          <w:sz w:val="28"/>
          <w:szCs w:val="28"/>
        </w:rPr>
        <w:t xml:space="preserve"> </w:t>
      </w:r>
      <w:r w:rsidR="00171015" w:rsidRPr="008C2EE4">
        <w:rPr>
          <w:rFonts w:ascii="Times New Roman" w:hAnsi="Times New Roman"/>
          <w:bCs/>
          <w:sz w:val="28"/>
          <w:szCs w:val="28"/>
        </w:rPr>
        <w:t xml:space="preserve">1 площадью </w:t>
      </w:r>
      <w:r w:rsidR="00955A68">
        <w:rPr>
          <w:rFonts w:ascii="Times New Roman" w:hAnsi="Times New Roman"/>
          <w:bCs/>
          <w:sz w:val="28"/>
          <w:szCs w:val="28"/>
        </w:rPr>
        <w:t>7139,0</w:t>
      </w:r>
      <w:r w:rsidR="00ED5D56" w:rsidRPr="008C2EE4">
        <w:rPr>
          <w:rFonts w:ascii="Times New Roman" w:hAnsi="Times New Roman"/>
          <w:bCs/>
          <w:sz w:val="28"/>
          <w:szCs w:val="28"/>
        </w:rPr>
        <w:t xml:space="preserve"> кв.м.</w:t>
      </w:r>
      <w:r w:rsidR="00B81816" w:rsidRPr="008C2EE4">
        <w:rPr>
          <w:rFonts w:ascii="Times New Roman" w:hAnsi="Times New Roman"/>
          <w:bCs/>
          <w:color w:val="000000"/>
          <w:sz w:val="28"/>
          <w:szCs w:val="28"/>
        </w:rPr>
        <w:t xml:space="preserve"> образован</w:t>
      </w:r>
      <w:r w:rsidR="00B81816" w:rsidRPr="008C2EE4">
        <w:rPr>
          <w:rFonts w:ascii="Times New Roman" w:hAnsi="Times New Roman"/>
          <w:bCs/>
          <w:sz w:val="28"/>
          <w:szCs w:val="28"/>
        </w:rPr>
        <w:t xml:space="preserve"> </w:t>
      </w:r>
      <w:r w:rsidR="00B81816" w:rsidRPr="008C2EE4">
        <w:rPr>
          <w:rFonts w:ascii="Times New Roman" w:hAnsi="Times New Roman"/>
          <w:sz w:val="28"/>
          <w:szCs w:val="28"/>
        </w:rPr>
        <w:t xml:space="preserve">методом </w:t>
      </w:r>
      <w:r w:rsidR="00565761">
        <w:rPr>
          <w:rFonts w:ascii="Times New Roman" w:hAnsi="Times New Roman"/>
          <w:sz w:val="28"/>
          <w:szCs w:val="28"/>
        </w:rPr>
        <w:t>объединения</w:t>
      </w:r>
      <w:r w:rsidR="00B81816" w:rsidRPr="008C2EE4">
        <w:rPr>
          <w:rFonts w:ascii="Times New Roman" w:hAnsi="Times New Roman"/>
          <w:sz w:val="28"/>
          <w:szCs w:val="28"/>
        </w:rPr>
        <w:t xml:space="preserve"> зем</w:t>
      </w:r>
      <w:r w:rsidR="00565761">
        <w:rPr>
          <w:rFonts w:ascii="Times New Roman" w:hAnsi="Times New Roman"/>
          <w:sz w:val="28"/>
          <w:szCs w:val="28"/>
        </w:rPr>
        <w:t>ельных</w:t>
      </w:r>
      <w:r w:rsidR="00B81816" w:rsidRPr="008C2EE4">
        <w:rPr>
          <w:rFonts w:ascii="Times New Roman" w:hAnsi="Times New Roman"/>
          <w:sz w:val="28"/>
          <w:szCs w:val="28"/>
        </w:rPr>
        <w:t xml:space="preserve"> участк</w:t>
      </w:r>
      <w:r w:rsidR="00565761">
        <w:rPr>
          <w:rFonts w:ascii="Times New Roman" w:hAnsi="Times New Roman"/>
          <w:sz w:val="28"/>
          <w:szCs w:val="28"/>
        </w:rPr>
        <w:t>ов</w:t>
      </w:r>
      <w:r w:rsidR="00B81816" w:rsidRPr="008C2EE4">
        <w:rPr>
          <w:rFonts w:ascii="Times New Roman" w:hAnsi="Times New Roman"/>
          <w:sz w:val="28"/>
          <w:szCs w:val="28"/>
        </w:rPr>
        <w:t xml:space="preserve"> 34:03:</w:t>
      </w:r>
      <w:r w:rsidR="00565761">
        <w:rPr>
          <w:rFonts w:ascii="Times New Roman" w:hAnsi="Times New Roman"/>
          <w:sz w:val="28"/>
          <w:szCs w:val="28"/>
        </w:rPr>
        <w:t>230003</w:t>
      </w:r>
      <w:r w:rsidR="00B81816" w:rsidRPr="008C2EE4">
        <w:rPr>
          <w:rFonts w:ascii="Times New Roman" w:hAnsi="Times New Roman"/>
          <w:sz w:val="28"/>
          <w:szCs w:val="28"/>
        </w:rPr>
        <w:t>:4</w:t>
      </w:r>
      <w:r w:rsidR="00565761">
        <w:rPr>
          <w:rFonts w:ascii="Times New Roman" w:hAnsi="Times New Roman"/>
          <w:sz w:val="28"/>
          <w:szCs w:val="28"/>
        </w:rPr>
        <w:t xml:space="preserve">926 </w:t>
      </w:r>
      <w:r w:rsidR="00B81816" w:rsidRPr="008C2EE4">
        <w:rPr>
          <w:rFonts w:ascii="Times New Roman" w:hAnsi="Times New Roman"/>
          <w:sz w:val="28"/>
          <w:szCs w:val="28"/>
        </w:rPr>
        <w:t>площадью 2</w:t>
      </w:r>
      <w:r w:rsidR="00565761">
        <w:rPr>
          <w:rFonts w:ascii="Times New Roman" w:hAnsi="Times New Roman"/>
          <w:sz w:val="28"/>
          <w:szCs w:val="28"/>
        </w:rPr>
        <w:t>5</w:t>
      </w:r>
      <w:r w:rsidR="00B81816" w:rsidRPr="008C2EE4">
        <w:rPr>
          <w:rFonts w:ascii="Times New Roman" w:hAnsi="Times New Roman"/>
          <w:sz w:val="28"/>
          <w:szCs w:val="28"/>
        </w:rPr>
        <w:t>00,0</w:t>
      </w:r>
      <w:r w:rsidR="00C453A0" w:rsidRPr="008C2EE4">
        <w:rPr>
          <w:rFonts w:ascii="Times New Roman" w:hAnsi="Times New Roman"/>
          <w:sz w:val="28"/>
          <w:szCs w:val="28"/>
        </w:rPr>
        <w:t> </w:t>
      </w:r>
      <w:r w:rsidR="00B81816" w:rsidRPr="008C2EE4">
        <w:rPr>
          <w:rFonts w:ascii="Times New Roman" w:hAnsi="Times New Roman"/>
          <w:sz w:val="28"/>
          <w:szCs w:val="28"/>
        </w:rPr>
        <w:t>кв.м.</w:t>
      </w:r>
      <w:r w:rsidR="008C2EE4">
        <w:rPr>
          <w:rFonts w:ascii="Times New Roman" w:hAnsi="Times New Roman"/>
          <w:sz w:val="28"/>
          <w:szCs w:val="28"/>
        </w:rPr>
        <w:t xml:space="preserve"> с</w:t>
      </w:r>
      <w:r w:rsidR="00B81816" w:rsidRPr="008C2EE4">
        <w:rPr>
          <w:rFonts w:ascii="Times New Roman" w:hAnsi="Times New Roman"/>
          <w:sz w:val="28"/>
          <w:szCs w:val="28"/>
        </w:rPr>
        <w:t xml:space="preserve"> видом разрешенного использования «для строительства </w:t>
      </w:r>
      <w:r w:rsidR="00565761">
        <w:rPr>
          <w:rFonts w:ascii="Times New Roman" w:hAnsi="Times New Roman"/>
          <w:sz w:val="28"/>
          <w:szCs w:val="28"/>
        </w:rPr>
        <w:t>складского помещения</w:t>
      </w:r>
      <w:r w:rsidR="00B81816" w:rsidRPr="008C2EE4">
        <w:rPr>
          <w:rFonts w:ascii="Times New Roman" w:hAnsi="Times New Roman"/>
          <w:sz w:val="28"/>
          <w:szCs w:val="28"/>
        </w:rPr>
        <w:t xml:space="preserve">» и </w:t>
      </w:r>
      <w:r w:rsidR="00565761">
        <w:rPr>
          <w:rFonts w:ascii="Times New Roman" w:hAnsi="Times New Roman"/>
          <w:sz w:val="28"/>
          <w:szCs w:val="28"/>
        </w:rPr>
        <w:t xml:space="preserve"> </w:t>
      </w:r>
      <w:r w:rsidR="00565761" w:rsidRPr="008C2EE4">
        <w:rPr>
          <w:rFonts w:ascii="Times New Roman" w:hAnsi="Times New Roman"/>
          <w:sz w:val="28"/>
          <w:szCs w:val="28"/>
        </w:rPr>
        <w:t>34:03:</w:t>
      </w:r>
      <w:r w:rsidR="00565761">
        <w:rPr>
          <w:rFonts w:ascii="Times New Roman" w:hAnsi="Times New Roman"/>
          <w:sz w:val="28"/>
          <w:szCs w:val="28"/>
        </w:rPr>
        <w:t>230003</w:t>
      </w:r>
      <w:r w:rsidR="00565761" w:rsidRPr="008C2EE4">
        <w:rPr>
          <w:rFonts w:ascii="Times New Roman" w:hAnsi="Times New Roman"/>
          <w:sz w:val="28"/>
          <w:szCs w:val="28"/>
        </w:rPr>
        <w:t>:4</w:t>
      </w:r>
      <w:r w:rsidR="00565761">
        <w:rPr>
          <w:rFonts w:ascii="Times New Roman" w:hAnsi="Times New Roman"/>
          <w:sz w:val="28"/>
          <w:szCs w:val="28"/>
        </w:rPr>
        <w:t xml:space="preserve">928 </w:t>
      </w:r>
      <w:r w:rsidR="00565761" w:rsidRPr="008C2EE4">
        <w:rPr>
          <w:rFonts w:ascii="Times New Roman" w:hAnsi="Times New Roman"/>
          <w:sz w:val="28"/>
          <w:szCs w:val="28"/>
        </w:rPr>
        <w:t xml:space="preserve">площадью </w:t>
      </w:r>
      <w:r w:rsidR="00565761">
        <w:rPr>
          <w:rFonts w:ascii="Times New Roman" w:hAnsi="Times New Roman"/>
          <w:sz w:val="28"/>
          <w:szCs w:val="28"/>
        </w:rPr>
        <w:t>40</w:t>
      </w:r>
      <w:r w:rsidR="00565761" w:rsidRPr="008C2EE4">
        <w:rPr>
          <w:rFonts w:ascii="Times New Roman" w:hAnsi="Times New Roman"/>
          <w:sz w:val="28"/>
          <w:szCs w:val="28"/>
        </w:rPr>
        <w:t>00,0 кв.м.</w:t>
      </w:r>
      <w:r w:rsidR="00565761">
        <w:rPr>
          <w:rFonts w:ascii="Times New Roman" w:hAnsi="Times New Roman"/>
          <w:sz w:val="28"/>
          <w:szCs w:val="28"/>
        </w:rPr>
        <w:t xml:space="preserve"> с</w:t>
      </w:r>
      <w:r w:rsidR="00565761" w:rsidRPr="008C2EE4">
        <w:rPr>
          <w:rFonts w:ascii="Times New Roman" w:hAnsi="Times New Roman"/>
          <w:sz w:val="28"/>
          <w:szCs w:val="28"/>
        </w:rPr>
        <w:t xml:space="preserve"> видом разрешенного использования «для строительства </w:t>
      </w:r>
      <w:r w:rsidR="00565761">
        <w:rPr>
          <w:rFonts w:ascii="Times New Roman" w:hAnsi="Times New Roman"/>
          <w:sz w:val="28"/>
          <w:szCs w:val="28"/>
        </w:rPr>
        <w:t>складских объектов</w:t>
      </w:r>
      <w:r w:rsidR="00565761" w:rsidRPr="008C2EE4">
        <w:rPr>
          <w:rFonts w:ascii="Times New Roman" w:hAnsi="Times New Roman"/>
          <w:sz w:val="28"/>
          <w:szCs w:val="28"/>
        </w:rPr>
        <w:t>»</w:t>
      </w:r>
      <w:r w:rsidR="00565761">
        <w:rPr>
          <w:rFonts w:ascii="Times New Roman" w:hAnsi="Times New Roman"/>
          <w:sz w:val="28"/>
          <w:szCs w:val="28"/>
        </w:rPr>
        <w:t xml:space="preserve"> и </w:t>
      </w:r>
      <w:r w:rsidR="00B81816" w:rsidRPr="008C2EE4">
        <w:rPr>
          <w:rFonts w:ascii="Times New Roman" w:hAnsi="Times New Roman"/>
          <w:sz w:val="28"/>
          <w:szCs w:val="28"/>
        </w:rPr>
        <w:t xml:space="preserve">присоединения участка площадью </w:t>
      </w:r>
      <w:r w:rsidR="00955A68">
        <w:rPr>
          <w:rFonts w:ascii="Times New Roman" w:hAnsi="Times New Roman"/>
          <w:sz w:val="28"/>
          <w:szCs w:val="28"/>
        </w:rPr>
        <w:t>639,0</w:t>
      </w:r>
      <w:bookmarkStart w:id="5" w:name="_GoBack"/>
      <w:bookmarkEnd w:id="5"/>
      <w:r w:rsidR="00B81816" w:rsidRPr="008C2EE4">
        <w:rPr>
          <w:rFonts w:ascii="Times New Roman" w:hAnsi="Times New Roman"/>
          <w:sz w:val="28"/>
          <w:szCs w:val="28"/>
        </w:rPr>
        <w:t xml:space="preserve"> кв.м.</w:t>
      </w:r>
    </w:p>
    <w:p w14:paraId="5FC110AD" w14:textId="77777777" w:rsidR="005512EF" w:rsidRDefault="005512EF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</w:p>
    <w:p w14:paraId="21C759A7" w14:textId="7190EC2B" w:rsidR="00FA0185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</w:t>
      </w:r>
      <w:r>
        <w:rPr>
          <w:rFonts w:ascii="Times New Roman" w:hAnsi="Times New Roman"/>
          <w:b/>
          <w:bCs/>
          <w:sz w:val="28"/>
          <w:szCs w:val="28"/>
        </w:rPr>
        <w:t>стемы социального обслуживания.</w:t>
      </w:r>
    </w:p>
    <w:p w14:paraId="77C72984" w14:textId="77777777" w:rsidR="0006096B" w:rsidRDefault="0006096B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</w:p>
    <w:p w14:paraId="2E90A298" w14:textId="77777777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 xml:space="preserve">Предусматриваются мероприятия по созданию доступной среды для инвалидов и других </w:t>
      </w:r>
      <w:r>
        <w:rPr>
          <w:rFonts w:ascii="Times New Roman" w:hAnsi="Times New Roman"/>
          <w:bCs/>
          <w:sz w:val="28"/>
          <w:szCs w:val="28"/>
        </w:rPr>
        <w:t>маломобильных групп населения.</w:t>
      </w:r>
    </w:p>
    <w:p w14:paraId="7DBA5B96" w14:textId="77777777" w:rsidR="008D1543" w:rsidRPr="00BE247F" w:rsidRDefault="008D1543" w:rsidP="00077D4D">
      <w:pPr>
        <w:pStyle w:val="ac"/>
        <w:tabs>
          <w:tab w:val="left" w:pos="9923"/>
        </w:tabs>
        <w:spacing w:line="276" w:lineRule="auto"/>
        <w:ind w:left="426" w:right="284" w:firstLine="0"/>
        <w:rPr>
          <w:rFonts w:ascii="Times New Roman" w:hAnsi="Times New Roman"/>
          <w:bCs/>
          <w:sz w:val="18"/>
          <w:szCs w:val="18"/>
        </w:rPr>
      </w:pPr>
    </w:p>
    <w:p w14:paraId="7158766F" w14:textId="091642F1" w:rsidR="00FA0185" w:rsidRDefault="00FA0185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 развития планируемой системы транспортного обслуживания</w:t>
      </w:r>
    </w:p>
    <w:p w14:paraId="3612BF57" w14:textId="77777777" w:rsidR="00EB0B16" w:rsidRDefault="00EB0B16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</w:p>
    <w:p w14:paraId="69C484B8" w14:textId="07117E19" w:rsidR="00FA0185" w:rsidRDefault="00265C77" w:rsidP="00077D4D">
      <w:pPr>
        <w:pStyle w:val="ac"/>
        <w:tabs>
          <w:tab w:val="left" w:pos="9923"/>
        </w:tabs>
        <w:spacing w:line="276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Проектом планировки сформирована территория общего пользования для размещения инженерно-транспортных коммуникаций. Предусмотрено размещение автомобильной дороги местного значения, позволяющей осуществлять доступ к сформированным участкам. </w:t>
      </w:r>
    </w:p>
    <w:p w14:paraId="7C52FAC7" w14:textId="77777777" w:rsidR="00FA0185" w:rsidRPr="00BE247F" w:rsidRDefault="00FA0185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166B901E" w14:textId="2D710F88" w:rsidR="00FA0185" w:rsidRDefault="007553F7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1" layoutInCell="1" allowOverlap="1" wp14:anchorId="5A903E9E" wp14:editId="10B93D4B">
                <wp:simplePos x="0" y="0"/>
                <wp:positionH relativeFrom="page">
                  <wp:posOffset>692785</wp:posOffset>
                </wp:positionH>
                <wp:positionV relativeFrom="page">
                  <wp:posOffset>256540</wp:posOffset>
                </wp:positionV>
                <wp:extent cx="6544945" cy="10094595"/>
                <wp:effectExtent l="0" t="0" r="8255" b="1905"/>
                <wp:wrapNone/>
                <wp:docPr id="4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450763A" w14:textId="77777777" w:rsidR="00C453A0" w:rsidRPr="00542326" w:rsidRDefault="00C453A0" w:rsidP="00FA0185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EB1805D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6784B2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2880DF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386BD3A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DDEE50" w14:textId="77777777" w:rsidR="00C453A0" w:rsidRPr="00EB45AA" w:rsidRDefault="00C453A0" w:rsidP="00FA018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ADEA5EA" w14:textId="1EDF0FAA" w:rsidR="00C453A0" w:rsidRPr="00542326" w:rsidRDefault="00860204" w:rsidP="00FA0185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75C89D" w14:textId="77777777" w:rsidR="00C453A0" w:rsidRPr="00FE178E" w:rsidRDefault="00C453A0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579DE6A1" w14:textId="77777777" w:rsidR="00C453A0" w:rsidRPr="00EB45AA" w:rsidRDefault="00C453A0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03E9E" id="_x0000_s1147" style="position:absolute;left:0;text-align:left;margin-left:54.55pt;margin-top:20.2pt;width:515.35pt;height:794.85pt;z-index:25165721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">
                <v:rect id="Rectangle 2" o:spid="_x0000_s114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" filled="f" strokeweight="2pt"/>
                <v:line id="Line 3" o:spid="_x0000_s114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      <v:line id="Line 4" o:spid="_x0000_s115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    <v:line id="Line 5" o:spid="_x0000_s115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2A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" strokeweight="2pt"/>
                <v:line id="Line 6" o:spid="_x0000_s115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<v:line id="Line 7" o:spid="_x0000_s115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<v:line id="Line 8" o:spid="_x0000_s115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<v:line id="Line 9" o:spid="_x0000_s115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<v:line id="Line 10" o:spid="_x0000_s115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cf8wwAAANs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1N3H/MMAAADbAAAADwAA&#10;AAAAAAAAAAAAAAAHAgAAZHJzL2Rvd25yZXYueG1sUEsFBgAAAAADAAMAtwAAAPcCAAAAAA==&#10;" strokeweight="1pt"/>
                <v:line id="Line 11" o:spid="_x0000_s115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<v:line id="Line 12" o:spid="_x0000_s115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YVwwAAANsAAAAPAAAAZHJzL2Rvd25yZXYueG1sRI/dagIx&#10;FITvBd8hHKF3mrVQ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yg72FcMAAADbAAAADwAA&#10;AAAAAAAAAAAAAAAHAgAAZHJzL2Rvd25yZXYueG1sUEsFBgAAAAADAAMAtwAAAPcCAAAAAA==&#10;" strokeweight="1pt"/>
                <v:rect id="Rectangle 13" o:spid="_x0000_s115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1p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" filled="f" stroked="f" strokeweight=".25pt">
                  <v:textbox inset="1pt,1pt,1pt,1pt">
                    <w:txbxContent>
                      <w:p w14:paraId="7450763A" w14:textId="77777777" w:rsidR="00C453A0" w:rsidRPr="00542326" w:rsidRDefault="00C453A0" w:rsidP="00FA0185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" filled="f" stroked="f" strokeweight=".25pt">
                  <v:textbox inset="1pt,1pt,1pt,1pt">
                    <w:txbxContent>
                      <w:p w14:paraId="6EB1805D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<v:textbox inset="1pt,1pt,1pt,1pt">
                    <w:txbxContent>
                      <w:p w14:paraId="666784B2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<v:textbox inset="1pt,1pt,1pt,1pt">
                    <w:txbxContent>
                      <w:p w14:paraId="282880DF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<v:textbox inset="1pt,1pt,1pt,1pt">
                    <w:txbxContent>
                      <w:p w14:paraId="4386BD3A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" filled="f" stroked="f" strokeweight=".25pt">
                  <v:textbox inset="1pt,1pt,1pt,1pt">
                    <w:txbxContent>
                      <w:p w14:paraId="24DDEE50" w14:textId="77777777" w:rsidR="00C453A0" w:rsidRPr="00EB45AA" w:rsidRDefault="00C453A0" w:rsidP="00FA018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Vy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fnxTDwCsrwDAAD//wMAUEsBAi0AFAAGAAgAAAAhANvh9svuAAAAhQEAABMAAAAAAAAAAAAAAAAA&#10;AAAAAFtDb250ZW50X1R5cGVzXS54bWxQSwECLQAUAAYACAAAACEAWvQsW78AAAAVAQAACwAAAAAA&#10;AAAAAAAAAAAfAQAAX3JlbHMvLnJlbHNQSwECLQAUAAYACAAAACEAWpmlcsAAAADcAAAADwAAAAAA&#10;AAAAAAAAAAAHAgAAZHJzL2Rvd25yZXYueG1sUEsFBgAAAAADAAMAtwAAAPQCAAAAAA==&#10;" filled="f" stroked="f" strokeweight=".25pt">
                  <v:textbox inset="1pt,1pt,1pt,1pt">
                    <w:txbxContent>
                      <w:p w14:paraId="7ADEA5EA" w14:textId="1EDF0FAA" w:rsidR="00C453A0" w:rsidRPr="00542326" w:rsidRDefault="00860204" w:rsidP="00FA0185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6</w:t>
                        </w:r>
                      </w:p>
                    </w:txbxContent>
                  </v:textbox>
                </v:rect>
                <v:rect id="Rectangle 20" o:spid="_x0000_s116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QDpwwAAANwAAAAPAAAAZHJzL2Rvd25yZXYueG1sRI/BasMw&#10;EETvhf6D2EJujezgGs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NdUA6cMAAADcAAAADwAA&#10;AAAAAAAAAAAAAAAHAgAAZHJzL2Rvd25yZXYueG1sUEsFBgAAAAADAAMAtwAAAPcCAAAAAA==&#10;" filled="f" stroked="f" strokeweight=".25pt">
                  <v:textbox inset="1pt,1pt,1pt,1pt">
                    <w:txbxContent>
                      <w:p w14:paraId="0E75C89D" w14:textId="77777777" w:rsidR="00C453A0" w:rsidRPr="00FE178E" w:rsidRDefault="00C453A0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579DE6A1" w14:textId="77777777" w:rsidR="00C453A0" w:rsidRPr="00EB45AA" w:rsidRDefault="00C453A0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FA0185" w:rsidRPr="005B673B">
        <w:rPr>
          <w:rFonts w:ascii="Times New Roman" w:hAnsi="Times New Roman"/>
          <w:b/>
          <w:bCs/>
          <w:sz w:val="28"/>
          <w:szCs w:val="28"/>
        </w:rPr>
        <w:t>Характеристика и параметры</w:t>
      </w:r>
      <w:r w:rsidR="00FA018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A0185" w:rsidRPr="005B673B">
        <w:rPr>
          <w:rFonts w:ascii="Times New Roman" w:hAnsi="Times New Roman"/>
          <w:b/>
          <w:bCs/>
          <w:sz w:val="28"/>
          <w:szCs w:val="28"/>
        </w:rPr>
        <w:t>развития планируемых систем инженерно-технического обеспечения</w:t>
      </w:r>
    </w:p>
    <w:p w14:paraId="37849110" w14:textId="77777777" w:rsidR="008605F0" w:rsidRPr="00BE247F" w:rsidRDefault="008605F0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16"/>
          <w:szCs w:val="16"/>
        </w:rPr>
      </w:pPr>
    </w:p>
    <w:p w14:paraId="73BDD532" w14:textId="01379156" w:rsidR="008D1543" w:rsidRPr="008D1543" w:rsidRDefault="008C2EE4" w:rsidP="00077D4D">
      <w:pPr>
        <w:pStyle w:val="ac"/>
        <w:tabs>
          <w:tab w:val="left" w:pos="9923"/>
        </w:tabs>
        <w:spacing w:line="288" w:lineRule="auto"/>
        <w:ind w:left="426" w:right="284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8605F0">
        <w:rPr>
          <w:rFonts w:ascii="Times New Roman" w:hAnsi="Times New Roman"/>
          <w:bCs/>
          <w:sz w:val="28"/>
          <w:szCs w:val="28"/>
        </w:rPr>
        <w:t>ланируем</w:t>
      </w:r>
      <w:r>
        <w:rPr>
          <w:rFonts w:ascii="Times New Roman" w:hAnsi="Times New Roman"/>
          <w:bCs/>
          <w:sz w:val="28"/>
          <w:szCs w:val="28"/>
        </w:rPr>
        <w:t>ы</w:t>
      </w:r>
      <w:r w:rsidR="005512EF">
        <w:rPr>
          <w:rFonts w:ascii="Times New Roman" w:hAnsi="Times New Roman"/>
          <w:bCs/>
          <w:sz w:val="28"/>
          <w:szCs w:val="28"/>
        </w:rPr>
        <w:t>й</w:t>
      </w:r>
      <w:r w:rsidR="008605F0">
        <w:rPr>
          <w:rFonts w:ascii="Times New Roman" w:hAnsi="Times New Roman"/>
          <w:bCs/>
          <w:sz w:val="28"/>
          <w:szCs w:val="28"/>
        </w:rPr>
        <w:t xml:space="preserve"> для присоединения к существующ</w:t>
      </w:r>
      <w:r>
        <w:rPr>
          <w:rFonts w:ascii="Times New Roman" w:hAnsi="Times New Roman"/>
          <w:bCs/>
          <w:sz w:val="28"/>
          <w:szCs w:val="28"/>
        </w:rPr>
        <w:t>им</w:t>
      </w:r>
      <w:r w:rsidR="008605F0">
        <w:rPr>
          <w:rFonts w:ascii="Times New Roman" w:hAnsi="Times New Roman"/>
          <w:bCs/>
          <w:sz w:val="28"/>
          <w:szCs w:val="28"/>
        </w:rPr>
        <w:t xml:space="preserve"> земельн</w:t>
      </w:r>
      <w:r>
        <w:rPr>
          <w:rFonts w:ascii="Times New Roman" w:hAnsi="Times New Roman"/>
          <w:bCs/>
          <w:sz w:val="28"/>
          <w:szCs w:val="28"/>
        </w:rPr>
        <w:t>ы</w:t>
      </w:r>
      <w:r w:rsidR="005512EF">
        <w:rPr>
          <w:rFonts w:ascii="Times New Roman" w:hAnsi="Times New Roman"/>
          <w:bCs/>
          <w:sz w:val="28"/>
          <w:szCs w:val="28"/>
        </w:rPr>
        <w:t>й</w:t>
      </w:r>
      <w:r w:rsidR="008605F0">
        <w:rPr>
          <w:rFonts w:ascii="Times New Roman" w:hAnsi="Times New Roman"/>
          <w:bCs/>
          <w:sz w:val="28"/>
          <w:szCs w:val="28"/>
        </w:rPr>
        <w:t xml:space="preserve"> участ</w:t>
      </w:r>
      <w:r w:rsidR="005512EF">
        <w:rPr>
          <w:rFonts w:ascii="Times New Roman" w:hAnsi="Times New Roman"/>
          <w:bCs/>
          <w:sz w:val="28"/>
          <w:szCs w:val="28"/>
        </w:rPr>
        <w:t>о</w:t>
      </w:r>
      <w:r w:rsidR="000C67E1">
        <w:rPr>
          <w:rFonts w:ascii="Times New Roman" w:hAnsi="Times New Roman"/>
          <w:bCs/>
          <w:sz w:val="28"/>
          <w:szCs w:val="28"/>
        </w:rPr>
        <w:t>к</w:t>
      </w:r>
      <w:r w:rsidR="008605F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свобод</w:t>
      </w:r>
      <w:r w:rsidR="005512EF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 от застройки</w:t>
      </w:r>
      <w:r w:rsidR="008605F0">
        <w:rPr>
          <w:rFonts w:ascii="Times New Roman" w:hAnsi="Times New Roman"/>
          <w:bCs/>
          <w:sz w:val="28"/>
          <w:szCs w:val="28"/>
        </w:rPr>
        <w:t xml:space="preserve">. </w:t>
      </w:r>
    </w:p>
    <w:p w14:paraId="54A8DCD1" w14:textId="77777777" w:rsidR="00FA0185" w:rsidRPr="00BE247F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sz w:val="20"/>
        </w:rPr>
      </w:pPr>
    </w:p>
    <w:p w14:paraId="6D2C2F4A" w14:textId="77777777" w:rsidR="00FA0185" w:rsidRDefault="00FA0185" w:rsidP="00FA0185">
      <w:pPr>
        <w:pStyle w:val="ac"/>
        <w:spacing w:line="288" w:lineRule="auto"/>
        <w:ind w:right="45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5B673B">
        <w:rPr>
          <w:rFonts w:ascii="Times New Roman" w:hAnsi="Times New Roman"/>
          <w:b/>
          <w:sz w:val="28"/>
          <w:szCs w:val="28"/>
        </w:rPr>
        <w:t>Инженерная подготовка территории.</w:t>
      </w:r>
    </w:p>
    <w:p w14:paraId="531F2344" w14:textId="77777777" w:rsidR="008605F0" w:rsidRPr="00BE247F" w:rsidRDefault="008605F0" w:rsidP="00FA0185">
      <w:pPr>
        <w:pStyle w:val="ac"/>
        <w:spacing w:line="288" w:lineRule="auto"/>
        <w:ind w:right="459"/>
        <w:rPr>
          <w:rFonts w:ascii="Times New Roman" w:hAnsi="Times New Roman"/>
          <w:b/>
          <w:bCs/>
          <w:szCs w:val="24"/>
        </w:rPr>
      </w:pPr>
    </w:p>
    <w:p w14:paraId="6C98CB6E" w14:textId="2AE6DDEA" w:rsidR="00FA0185" w:rsidRPr="005B673B" w:rsidRDefault="005512EF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1" layoutInCell="1" allowOverlap="1" wp14:anchorId="75DC25E8" wp14:editId="016B24E1">
                <wp:simplePos x="0" y="0"/>
                <wp:positionH relativeFrom="margin">
                  <wp:align>left</wp:align>
                </wp:positionH>
                <wp:positionV relativeFrom="page">
                  <wp:align>center</wp:align>
                </wp:positionV>
                <wp:extent cx="6544945" cy="10094595"/>
                <wp:effectExtent l="0" t="0" r="27305" b="2095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4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ED80CB3" w14:textId="77777777" w:rsidR="005512EF" w:rsidRPr="00542326" w:rsidRDefault="005512EF" w:rsidP="005512EF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16BF89B" w14:textId="77777777" w:rsidR="005512EF" w:rsidRPr="00EB45AA" w:rsidRDefault="005512EF" w:rsidP="005512EF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2D3A63" w14:textId="77777777" w:rsidR="005512EF" w:rsidRPr="00EB45AA" w:rsidRDefault="005512EF" w:rsidP="005512EF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025A6E8" w14:textId="77777777" w:rsidR="005512EF" w:rsidRPr="00EB45AA" w:rsidRDefault="005512EF" w:rsidP="005512EF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80DBF0" w14:textId="77777777" w:rsidR="005512EF" w:rsidRPr="00EB45AA" w:rsidRDefault="005512EF" w:rsidP="005512EF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824EDE" w14:textId="77777777" w:rsidR="005512EF" w:rsidRPr="00EB45AA" w:rsidRDefault="005512EF" w:rsidP="005512EF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187BD4" w14:textId="3F480A6D" w:rsidR="005512EF" w:rsidRPr="00542326" w:rsidRDefault="00860204" w:rsidP="005512EF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536469" w14:textId="77777777" w:rsidR="005512EF" w:rsidRPr="00FE178E" w:rsidRDefault="005512EF" w:rsidP="005512E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0B3FD54F" w14:textId="77777777" w:rsidR="005512EF" w:rsidRPr="00EB45AA" w:rsidRDefault="005512EF" w:rsidP="005512E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DC25E8" id="_x0000_s1167" style="position:absolute;left:0;text-align:left;margin-left:0;margin-top:0;width:515.35pt;height:794.85pt;z-index:251672576;mso-position-horizontal:left;mso-position-horizontal-relative:margin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">
                <v:rect id="Rectangle 2" o:spid="_x0000_s116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6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XPM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B+QXPMvAAAANsAAAAPAAAAAAAAAAAA&#10;AAAAAAcCAABkcnMvZG93bnJldi54bWxQSwUGAAAAAAMAAwC3AAAA8AIAAAAA&#10;" strokeweight="2pt"/>
                <v:line id="Line 4" o:spid="_x0000_s117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5" o:spid="_x0000_s117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0gg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Dh30ggvwAAANsAAAAPAAAAAAAA&#10;AAAAAAAAAAcCAABkcnMvZG93bnJldi54bWxQSwUGAAAAAAMAAwC3AAAA8wIAAAAA&#10;" strokeweight="2pt"/>
                <v:line id="Line 6" o:spid="_x0000_s117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+27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COk+27vwAAANsAAAAPAAAAAAAA&#10;AAAAAAAAAAcCAABkcnMvZG93bnJldi54bWxQSwUGAAAAAAMAAwC3AAAA8wIAAAAA&#10;" strokeweight="2pt"/>
                <v:line id="Line 7" o:spid="_x0000_s117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nXP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" strokeweight="2pt"/>
                <v:line id="Line 8" o:spid="_x0000_s117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tBU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" strokeweight="2pt"/>
                <v:line id="Line 9" o:spid="_x0000_s117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E4j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Ce5E4jvwAAANsAAAAPAAAAAAAA&#10;AAAAAAAAAAcCAABkcnMvZG93bnJldi54bWxQSwUGAAAAAAMAAwC3AAAA8wIAAAAA&#10;" strokeweight="2pt"/>
                <v:line id="Line 10" o:spid="_x0000_s117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" strokeweight="1pt"/>
                <v:line id="Line 11" o:spid="_x0000_s117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3/KvAAAANsAAAAPAAAAZHJzL2Rvd25yZXYueG1sRE+9CsIw&#10;EN4F3yGc4Kapi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CAN3/KvAAAANsAAAAPAAAAAAAAAAAA&#10;AAAAAAcCAABkcnMvZG93bnJldi54bWxQSwUGAAAAAAMAAwC3AAAA8AIAAAAA&#10;" strokeweight="2pt"/>
                <v:line id="Line 12" o:spid="_x0000_s117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RO1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F9ETtcMAAADbAAAADwAA&#10;AAAAAAAAAAAAAAAHAgAAZHJzL2Rvd25yZXYueG1sUEsFBgAAAAADAAMAtwAAAPcCAAAAAA==&#10;" strokeweight="1pt"/>
                <v:rect id="Rectangle 13" o:spid="_x0000_s117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1ED80CB3" w14:textId="77777777" w:rsidR="005512EF" w:rsidRPr="00542326" w:rsidRDefault="005512EF" w:rsidP="005512EF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    <v:textbox inset="1pt,1pt,1pt,1pt">
                    <w:txbxContent>
                      <w:p w14:paraId="616BF89B" w14:textId="77777777" w:rsidR="005512EF" w:rsidRPr="00EB45AA" w:rsidRDefault="005512EF" w:rsidP="005512EF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" filled="f" stroked="f" strokeweight=".25pt">
                  <v:textbox inset="1pt,1pt,1pt,1pt">
                    <w:txbxContent>
                      <w:p w14:paraId="062D3A63" w14:textId="77777777" w:rsidR="005512EF" w:rsidRPr="00EB45AA" w:rsidRDefault="005512EF" w:rsidP="005512EF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9+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" filled="f" stroked="f" strokeweight=".25pt">
                  <v:textbox inset="1pt,1pt,1pt,1pt">
                    <w:txbxContent>
                      <w:p w14:paraId="1025A6E8" w14:textId="77777777" w:rsidR="005512EF" w:rsidRPr="00EB45AA" w:rsidRDefault="005512EF" w:rsidP="005512EF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" filled="f" stroked="f" strokeweight=".25pt">
                  <v:textbox inset="1pt,1pt,1pt,1pt">
                    <w:txbxContent>
                      <w:p w14:paraId="0F80DBF0" w14:textId="77777777" w:rsidR="005512EF" w:rsidRPr="00EB45AA" w:rsidRDefault="005512EF" w:rsidP="005512EF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  <v:textbox inset="1pt,1pt,1pt,1pt">
                    <w:txbxContent>
                      <w:p w14:paraId="5D824EDE" w14:textId="77777777" w:rsidR="005512EF" w:rsidRPr="00EB45AA" w:rsidRDefault="005512EF" w:rsidP="005512EF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  <v:textbox inset="1pt,1pt,1pt,1pt">
                    <w:txbxContent>
                      <w:p w14:paraId="6B187BD4" w14:textId="3F480A6D" w:rsidR="005512EF" w:rsidRPr="00542326" w:rsidRDefault="00860204" w:rsidP="005512EF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7</w:t>
                        </w:r>
                      </w:p>
                    </w:txbxContent>
                  </v:textbox>
                </v:rect>
                <v:rect id="Rectangle 20" o:spid="_x0000_s118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  <v:textbox inset="1pt,1pt,1pt,1pt">
                    <w:txbxContent>
                      <w:p w14:paraId="25536469" w14:textId="77777777" w:rsidR="005512EF" w:rsidRPr="00FE178E" w:rsidRDefault="005512EF" w:rsidP="005512EF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0B3FD54F" w14:textId="77777777" w:rsidR="005512EF" w:rsidRPr="00EB45AA" w:rsidRDefault="005512EF" w:rsidP="005512EF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  <w:r w:rsidR="00FA0185" w:rsidRPr="005B673B">
        <w:rPr>
          <w:rFonts w:ascii="Times New Roman" w:hAnsi="Times New Roman"/>
          <w:bCs/>
          <w:sz w:val="28"/>
          <w:szCs w:val="28"/>
        </w:rPr>
        <w:t>В целях защиты окружающей среды и подземных вод предусматриваются следующие мероприятия:</w:t>
      </w:r>
    </w:p>
    <w:p w14:paraId="3CC13219" w14:textId="77777777" w:rsidR="00FA0185" w:rsidRPr="005B673B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>- комплексное благоустройство планируемой территории;</w:t>
      </w:r>
    </w:p>
    <w:p w14:paraId="5AABBBBA" w14:textId="07AE3A09" w:rsidR="00FA0185" w:rsidRDefault="00FA0185" w:rsidP="00FA0185">
      <w:pPr>
        <w:pStyle w:val="ac"/>
        <w:spacing w:line="288" w:lineRule="auto"/>
        <w:ind w:left="601" w:right="459" w:firstLine="709"/>
        <w:rPr>
          <w:rFonts w:ascii="Times New Roman" w:hAnsi="Times New Roman"/>
          <w:bCs/>
          <w:sz w:val="28"/>
          <w:szCs w:val="28"/>
        </w:rPr>
      </w:pPr>
      <w:r w:rsidRPr="005B673B">
        <w:rPr>
          <w:rFonts w:ascii="Times New Roman" w:hAnsi="Times New Roman"/>
          <w:bCs/>
          <w:sz w:val="28"/>
          <w:szCs w:val="28"/>
        </w:rPr>
        <w:t xml:space="preserve">- озеленение планируемой территории с посевом многолетних трав, высадкой </w:t>
      </w:r>
      <w:r>
        <w:rPr>
          <w:rFonts w:ascii="Times New Roman" w:hAnsi="Times New Roman"/>
          <w:bCs/>
          <w:sz w:val="28"/>
          <w:szCs w:val="28"/>
        </w:rPr>
        <w:t>деревьев и кустарников.</w:t>
      </w:r>
    </w:p>
    <w:tbl>
      <w:tblPr>
        <w:tblW w:w="0" w:type="auto"/>
        <w:tblInd w:w="601" w:type="dxa"/>
        <w:tblLayout w:type="fixed"/>
        <w:tblLook w:val="01E0" w:firstRow="1" w:lastRow="1" w:firstColumn="1" w:lastColumn="1" w:noHBand="0" w:noVBand="0"/>
      </w:tblPr>
      <w:tblGrid>
        <w:gridCol w:w="7366"/>
        <w:gridCol w:w="1418"/>
      </w:tblGrid>
      <w:tr w:rsidR="00C23B4F" w:rsidRPr="007066B0" w14:paraId="47B656BE" w14:textId="77777777" w:rsidTr="007066B0">
        <w:trPr>
          <w:trHeight w:val="426"/>
        </w:trPr>
        <w:tc>
          <w:tcPr>
            <w:tcW w:w="7366" w:type="dxa"/>
          </w:tcPr>
          <w:p w14:paraId="094DB5D3" w14:textId="77777777" w:rsidR="00C23B4F" w:rsidRPr="007066B0" w:rsidRDefault="00C23B4F" w:rsidP="007066B0">
            <w:pPr>
              <w:pStyle w:val="ac"/>
              <w:spacing w:line="276" w:lineRule="auto"/>
              <w:ind w:right="459" w:firstLine="0"/>
              <w:rPr>
                <w:bCs/>
              </w:rPr>
            </w:pPr>
          </w:p>
        </w:tc>
        <w:tc>
          <w:tcPr>
            <w:tcW w:w="1418" w:type="dxa"/>
          </w:tcPr>
          <w:p w14:paraId="05451EAC" w14:textId="77777777" w:rsidR="00C23B4F" w:rsidRPr="007066B0" w:rsidRDefault="00C23B4F" w:rsidP="007066B0">
            <w:pPr>
              <w:pStyle w:val="ac"/>
              <w:spacing w:line="276" w:lineRule="auto"/>
              <w:ind w:left="-170" w:right="97" w:firstLine="283"/>
              <w:rPr>
                <w:bCs/>
              </w:rPr>
            </w:pPr>
          </w:p>
        </w:tc>
      </w:tr>
    </w:tbl>
    <w:p w14:paraId="392AA1F2" w14:textId="65BA1AA9" w:rsidR="00C23B4F" w:rsidRDefault="00C23B4F" w:rsidP="00FA0185">
      <w:pPr>
        <w:jc w:val="center"/>
        <w:rPr>
          <w:rFonts w:ascii="Times New Roman" w:hAnsi="Times New Roman"/>
          <w:b/>
          <w:sz w:val="28"/>
          <w:szCs w:val="28"/>
        </w:rPr>
      </w:pPr>
      <w:r w:rsidRPr="00FA0185">
        <w:rPr>
          <w:rFonts w:ascii="Times New Roman" w:hAnsi="Times New Roman"/>
          <w:b/>
          <w:sz w:val="28"/>
          <w:szCs w:val="28"/>
        </w:rPr>
        <w:t>Технико-экономические показатели проекта планировки территории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4961"/>
        <w:gridCol w:w="1134"/>
        <w:gridCol w:w="1120"/>
        <w:gridCol w:w="1639"/>
      </w:tblGrid>
      <w:tr w:rsidR="00265C77" w14:paraId="06EDB5E1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60F0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A1E4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Площадь планируемой территории,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8558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2874" w14:textId="36EA92FB" w:rsidR="008C2EE4" w:rsidRPr="00265C77" w:rsidRDefault="00860204" w:rsidP="008C2EE4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2,597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DFC8" w14:textId="44A8AA89" w:rsidR="00265C77" w:rsidRPr="00265C77" w:rsidRDefault="00860204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2,597</w:t>
            </w:r>
          </w:p>
        </w:tc>
      </w:tr>
      <w:tr w:rsidR="00265C77" w14:paraId="2AFDD45A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3162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62BA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437E6983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 xml:space="preserve"> территории подлежащие застройке (кварталы)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AEAA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950F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5077" w14:textId="21441276" w:rsidR="00265C77" w:rsidRPr="00F95842" w:rsidRDefault="00270E72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860204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</w:tr>
      <w:tr w:rsidR="00265C77" w14:paraId="31387CDF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427B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54F5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территории общего пользования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0089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7730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4A19" w14:textId="34050025" w:rsidR="00265C77" w:rsidRPr="00F95842" w:rsidRDefault="00540934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1,342</w:t>
            </w:r>
          </w:p>
        </w:tc>
      </w:tr>
      <w:tr w:rsidR="00265C77" w14:paraId="3318A6C4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3E0B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0D54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2294277C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улицы, дороги, тротуары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7CF7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DD0F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4D4F" w14:textId="254172C5" w:rsidR="00265C77" w:rsidRPr="00F95842" w:rsidRDefault="00540934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0,089</w:t>
            </w:r>
          </w:p>
        </w:tc>
      </w:tr>
      <w:tr w:rsidR="00265C77" w14:paraId="75ADF101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8997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3E45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хозяйственные проезды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C3CB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DB6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963A" w14:textId="77777777" w:rsidR="00265C77" w:rsidRPr="00F95842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584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5C77" w14:paraId="07996950" w14:textId="77777777" w:rsidTr="00265C77">
        <w:trPr>
          <w:trHeight w:val="5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AD93" w14:textId="77777777" w:rsidR="00265C77" w:rsidRPr="00265C77" w:rsidRDefault="00265C77" w:rsidP="00265C77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DC6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- озелененные территории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F57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95F1A" w14:textId="77777777" w:rsidR="00265C77" w:rsidRPr="00265C77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5C7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4D3A" w14:textId="21D8667C" w:rsidR="00265C77" w:rsidRPr="00F95842" w:rsidRDefault="00540934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5C77" w14:paraId="2FF24CA2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E13B" w14:textId="77777777" w:rsidR="00265C77" w:rsidRPr="00265C77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5C77">
              <w:rPr>
                <w:rFonts w:ascii="Times New Roman" w:hAnsi="Times New Roman"/>
                <w:b/>
                <w:sz w:val="24"/>
                <w:szCs w:val="24"/>
              </w:rPr>
              <w:t>2. Население</w:t>
            </w:r>
          </w:p>
        </w:tc>
      </w:tr>
      <w:tr w:rsidR="00FF51F5" w:rsidRPr="00FF51F5" w14:paraId="0711A7BC" w14:textId="77777777" w:rsidTr="00F95842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9F2A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16EE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Численность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7EE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C32B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1AD2" w14:textId="5FAD8BEE" w:rsidR="00265C77" w:rsidRPr="008C2EE4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51F5" w:rsidRPr="00FF51F5" w14:paraId="455684EE" w14:textId="77777777" w:rsidTr="00F95842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88AD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233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Плотность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1B66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чел./га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DBCA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B603" w14:textId="1FDE0B18" w:rsidR="00265C77" w:rsidRPr="008C2EE4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51F5" w:rsidRPr="00FF51F5" w14:paraId="7AA97F8A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716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3. Жилищный фонд</w:t>
            </w:r>
          </w:p>
        </w:tc>
      </w:tr>
      <w:tr w:rsidR="008C2EE4" w:rsidRPr="00FF51F5" w14:paraId="4C88FCE2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BD97" w14:textId="77777777" w:rsidR="008C2EE4" w:rsidRPr="00FF51F5" w:rsidRDefault="008C2EE4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F51F5" w:rsidRPr="00FF51F5" w14:paraId="1506812B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CC64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EA87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Общая площадь 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FA7C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3ECA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9C3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594B25B1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125C" w14:textId="2F28C06B" w:rsidR="00265C77" w:rsidRPr="00FF51F5" w:rsidRDefault="00265C77" w:rsidP="00EC6596">
            <w:pPr>
              <w:spacing w:after="0" w:line="240" w:lineRule="auto"/>
              <w:ind w:left="3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FF51F5">
              <w:rPr>
                <w:noProof/>
                <w:color w:val="000000" w:themeColor="text1"/>
              </w:rPr>
              <w:t xml:space="preserve"> </w:t>
            </w: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Застройка</w:t>
            </w:r>
          </w:p>
        </w:tc>
      </w:tr>
      <w:tr w:rsidR="00FF51F5" w:rsidRPr="00FF51F5" w14:paraId="5195D3EE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E213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C687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16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этаж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3F21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AAA1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1E0E0311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2B99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7A21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Плотность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0D0A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3CA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D4F8" w14:textId="77777777" w:rsidR="00265C77" w:rsidRPr="00FF51F5" w:rsidRDefault="00265C77" w:rsidP="00265C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612457A2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55E8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5. Транспортное обслуживание</w:t>
            </w:r>
          </w:p>
        </w:tc>
      </w:tr>
      <w:tr w:rsidR="00FF51F5" w:rsidRPr="00FF51F5" w14:paraId="1D567AC4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BE1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42D5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Протяженность улично-дорожной сети,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459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349F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8CE1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3E76F6C1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81AE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A6D6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232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617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16A1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F51F5" w:rsidRPr="00FF51F5" w14:paraId="4A25C534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22E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DB20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Улицы и проезды местного 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20FB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2C88" w14:textId="77777777" w:rsidR="00265C77" w:rsidRPr="00FF51F5" w:rsidRDefault="00265C77" w:rsidP="00265C77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0DBC" w14:textId="77777777" w:rsidR="00265C77" w:rsidRPr="00FF51F5" w:rsidRDefault="00265C77" w:rsidP="00265C77">
            <w:pPr>
              <w:spacing w:after="0" w:line="240" w:lineRule="auto"/>
              <w:ind w:hanging="2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51F5" w:rsidRPr="00FF51F5" w14:paraId="19F8F780" w14:textId="77777777" w:rsidTr="00265C77">
        <w:trPr>
          <w:trHeight w:val="397"/>
          <w:jc w:val="center"/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48EA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6. Инженерно-техническое обеспечение</w:t>
            </w:r>
          </w:p>
        </w:tc>
      </w:tr>
      <w:tr w:rsidR="00FF51F5" w:rsidRPr="00FF51F5" w14:paraId="4EA2F6CD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AFB4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9429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Водопотребление*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C7D3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/сут.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EF2D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5F34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4,58</w:t>
            </w:r>
          </w:p>
        </w:tc>
      </w:tr>
      <w:tr w:rsidR="00FF51F5" w:rsidRPr="00FF51F5" w14:paraId="14664BFA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F70E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BE90" w14:textId="77777777" w:rsidR="00265C77" w:rsidRPr="00FF51F5" w:rsidRDefault="00265C77" w:rsidP="00265C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Водоотведение*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520E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/сут.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E8AF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5651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4,58</w:t>
            </w:r>
          </w:p>
        </w:tc>
      </w:tr>
      <w:tr w:rsidR="00FF51F5" w:rsidRPr="00FF51F5" w14:paraId="59A3F539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7489" w14:textId="77777777" w:rsidR="00265C77" w:rsidRPr="00FF51F5" w:rsidRDefault="00265C77" w:rsidP="00265C77">
            <w:pPr>
              <w:tabs>
                <w:tab w:val="left" w:pos="136"/>
                <w:tab w:val="left" w:pos="185"/>
              </w:tabs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86E1" w14:textId="77777777" w:rsidR="00265C77" w:rsidRPr="00FF51F5" w:rsidRDefault="00265C77" w:rsidP="00265C77">
            <w:pPr>
              <w:spacing w:after="0" w:line="240" w:lineRule="auto"/>
              <w:ind w:firstLine="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Электропотребление**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6126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кВт/час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A894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EAF7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36,35</w:t>
            </w:r>
          </w:p>
        </w:tc>
      </w:tr>
      <w:tr w:rsidR="00FF51F5" w:rsidRPr="00FF51F5" w14:paraId="42354672" w14:textId="77777777" w:rsidTr="00265C77">
        <w:trPr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7057" w14:textId="77777777" w:rsidR="00265C77" w:rsidRPr="00FF51F5" w:rsidRDefault="00265C77" w:rsidP="00265C77">
            <w:pPr>
              <w:spacing w:after="0" w:line="240" w:lineRule="auto"/>
              <w:ind w:right="7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6AE8" w14:textId="77777777" w:rsidR="00265C77" w:rsidRPr="00FF51F5" w:rsidRDefault="00265C77" w:rsidP="00265C77">
            <w:pPr>
              <w:spacing w:after="0" w:line="240" w:lineRule="auto"/>
              <w:ind w:firstLine="1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Газоснабжение ***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40D" w14:textId="77777777" w:rsidR="00265C77" w:rsidRPr="00FF51F5" w:rsidRDefault="00265C77" w:rsidP="00265C77">
            <w:pPr>
              <w:spacing w:after="0" w:line="240" w:lineRule="auto"/>
              <w:ind w:hanging="1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/час.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CB8A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2780" w14:textId="77777777" w:rsidR="00265C77" w:rsidRPr="00FF51F5" w:rsidRDefault="00265C77" w:rsidP="00265C77">
            <w:pPr>
              <w:spacing w:after="0" w:line="240" w:lineRule="auto"/>
              <w:ind w:firstLine="56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51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5,67</w:t>
            </w:r>
          </w:p>
        </w:tc>
      </w:tr>
    </w:tbl>
    <w:p w14:paraId="10553ED5" w14:textId="77777777" w:rsidR="00265C77" w:rsidRPr="00FF51F5" w:rsidRDefault="00265C77" w:rsidP="00EC6596">
      <w:pPr>
        <w:ind w:left="709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FF51F5">
        <w:rPr>
          <w:rFonts w:ascii="Times New Roman" w:hAnsi="Times New Roman"/>
          <w:color w:val="000000" w:themeColor="text1"/>
          <w:sz w:val="18"/>
          <w:szCs w:val="18"/>
        </w:rPr>
        <w:lastRenderedPageBreak/>
        <w:t>* при расчете использованы Нормативы потребления коммунальных услуг по холодному водоснабжению, горячему водоснабжению, водоотведению на территории Волгоградской области, утвержденные постановлением комитета тарифного регулирования Волгоградской области  от 30.12. 2014 г. №  57/9.</w:t>
      </w:r>
    </w:p>
    <w:p w14:paraId="1FA43F0C" w14:textId="41F2D010" w:rsidR="00265C77" w:rsidRPr="00FF51F5" w:rsidRDefault="00265C77" w:rsidP="00EC6596">
      <w:pPr>
        <w:ind w:left="709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** при расчете использованы Местные нормативы градостроительного проектирования </w:t>
      </w:r>
      <w:r w:rsidR="008C2EE4">
        <w:rPr>
          <w:rFonts w:ascii="Times New Roman" w:hAnsi="Times New Roman"/>
          <w:color w:val="000000" w:themeColor="text1"/>
          <w:sz w:val="18"/>
          <w:szCs w:val="18"/>
        </w:rPr>
        <w:t>Городищенского городского</w:t>
      </w:r>
      <w:r w:rsidRPr="00FF51F5">
        <w:rPr>
          <w:rFonts w:ascii="Times New Roman" w:hAnsi="Times New Roman"/>
          <w:color w:val="000000" w:themeColor="text1"/>
          <w:sz w:val="18"/>
          <w:szCs w:val="18"/>
        </w:rPr>
        <w:t xml:space="preserve"> поселения Городищенского муниципального района Волгоградской области (ред. 31.10.2017)</w:t>
      </w:r>
    </w:p>
    <w:p w14:paraId="36F0A1CC" w14:textId="77777777" w:rsidR="00265C77" w:rsidRDefault="00265C77" w:rsidP="00EC6596">
      <w:pPr>
        <w:ind w:left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 при расчете использован Приказ комитета тарифного регулирования Волгоградской области от 15 апреля 2015 г. N 12/3 "Об утверждении нормативов потребления коммунальных услуг по газоснабжению".</w:t>
      </w:r>
    </w:p>
    <w:p w14:paraId="2F9DB0FE" w14:textId="4F9BD3D1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819E712" w14:textId="04C277D5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37BD523" w14:textId="30AC6061" w:rsidR="00265C77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FA39B6" w14:textId="77777777" w:rsidR="00265C77" w:rsidRPr="00FA0185" w:rsidRDefault="00265C77" w:rsidP="00FA018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BEBA41F" w14:textId="77777777" w:rsidR="00C23B4F" w:rsidRPr="00885C75" w:rsidRDefault="00C23B4F" w:rsidP="00C23B4F">
      <w:pPr>
        <w:rPr>
          <w:rFonts w:ascii="Times New Roman" w:hAnsi="Times New Roman"/>
          <w:sz w:val="24"/>
          <w:szCs w:val="24"/>
        </w:rPr>
      </w:pPr>
    </w:p>
    <w:p w14:paraId="7A040E9A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8B125E1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0F06ED00" w14:textId="77777777" w:rsidR="002170CE" w:rsidRDefault="002170CE" w:rsidP="001E65E3">
      <w:pPr>
        <w:rPr>
          <w:rFonts w:ascii="Times New Roman" w:hAnsi="Times New Roman"/>
          <w:sz w:val="28"/>
          <w:szCs w:val="28"/>
        </w:rPr>
      </w:pPr>
    </w:p>
    <w:p w14:paraId="17BEDEB0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1071B692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7575AE17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EA4AB41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4E4AC30A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25293C1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9F2EF96" w14:textId="77777777" w:rsidR="0040553B" w:rsidRDefault="0040553B" w:rsidP="001E65E3">
      <w:pPr>
        <w:rPr>
          <w:rFonts w:ascii="Times New Roman" w:hAnsi="Times New Roman"/>
          <w:sz w:val="28"/>
          <w:szCs w:val="28"/>
        </w:rPr>
      </w:pPr>
    </w:p>
    <w:p w14:paraId="37DE0DEE" w14:textId="40EDBA3C" w:rsidR="0040553B" w:rsidRDefault="007553F7" w:rsidP="001E65E3">
      <w:pPr>
        <w:rPr>
          <w:rFonts w:ascii="Times New Roman" w:hAnsi="Times New Roman"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5168" behindDoc="0" locked="1" layoutInCell="1" allowOverlap="1" wp14:anchorId="3A201206" wp14:editId="4B98D344">
                <wp:simplePos x="0" y="0"/>
                <wp:positionH relativeFrom="page">
                  <wp:posOffset>608330</wp:posOffset>
                </wp:positionH>
                <wp:positionV relativeFrom="page">
                  <wp:posOffset>300990</wp:posOffset>
                </wp:positionV>
                <wp:extent cx="6621145" cy="10161270"/>
                <wp:effectExtent l="0" t="0" r="8255" b="11430"/>
                <wp:wrapNone/>
                <wp:docPr id="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2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3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4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5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B986108" w14:textId="77777777" w:rsidR="00C453A0" w:rsidRPr="00542326" w:rsidRDefault="00C453A0" w:rsidP="001009F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DF0CEF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0F84D0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4A5AD1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844991B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1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AEADD3" w14:textId="77777777" w:rsidR="00C453A0" w:rsidRPr="00EB45AA" w:rsidRDefault="00C453A0" w:rsidP="001009F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166D10" w14:textId="1D7E548E" w:rsidR="00C453A0" w:rsidRPr="00542326" w:rsidRDefault="00860204" w:rsidP="001009F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3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662D1C" w14:textId="77777777" w:rsidR="00C453A0" w:rsidRPr="00FE178E" w:rsidRDefault="00C453A0" w:rsidP="00FA0185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73DD4A42" w14:textId="77777777" w:rsidR="00C453A0" w:rsidRPr="00EB45AA" w:rsidRDefault="00C453A0" w:rsidP="001009F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201206" id="_x0000_s1187" style="position:absolute;margin-left:47.9pt;margin-top:23.7pt;width:521.35pt;height:800.1pt;z-index:251655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">
                <v:rect id="Rectangle 2" o:spid="_x0000_s118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" filled="f" strokeweight="2pt"/>
                <v:line id="Line 3" o:spid="_x0000_s118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4" o:spid="_x0000_s119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  <v:line id="Line 5" o:spid="_x0000_s119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6" o:spid="_x0000_s119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RA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U/j+&#10;Eg6Q6w8AAAD//wMAUEsBAi0AFAAGAAgAAAAhANvh9svuAAAAhQEAABMAAAAAAAAAAAAAAAAAAAAA&#10;AFtDb250ZW50X1R5cGVzXS54bWxQSwECLQAUAAYACAAAACEAWvQsW78AAAAVAQAACwAAAAAAAAAA&#10;AAAAAAAfAQAAX3JlbHMvLnJlbHNQSwECLQAUAAYACAAAACEAqmoUQL0AAADbAAAADwAAAAAAAAAA&#10;AAAAAAAHAgAAZHJzL2Rvd25yZXYueG1sUEsFBgAAAAADAAMAtwAAAPECAAAAAA==&#10;" strokeweight="2pt"/>
                <v:line id="Line 7" o:spid="_x0000_s119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" strokeweight="2pt"/>
                <v:line id="Line 8" o:spid="_x0000_s119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" strokeweight="2pt"/>
                <v:line id="Line 9" o:spid="_x0000_s119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" strokeweight="2pt"/>
                <v:line id="Line 10" o:spid="_x0000_s119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" strokeweight="1pt"/>
                <v:line id="Line 11" o:spid="_x0000_s119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TU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P9fwdyYcAbl7AAAA//8DAFBLAQItABQABgAIAAAAIQDb4fbL7gAAAIUBAAATAAAAAAAAAAAA&#10;AAAAAAAAAABbQ29udGVudF9UeXBlc10ueG1sUEsBAi0AFAAGAAgAAAAhAFr0LFu/AAAAFQEAAAsA&#10;AAAAAAAAAAAAAAAAHwEAAF9yZWxzLy5yZWxzUEsBAi0AFAAGAAgAAAAhAJ4sFNTEAAAA3AAAAA8A&#10;AAAAAAAAAAAAAAAABwIAAGRycy9kb3ducmV2LnhtbFBLBQYAAAAAAwADALcAAAD4AgAAAAA=&#10;" strokeweight="2pt"/>
                <v:line id="Line 12" o:spid="_x0000_s119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" strokeweight="1pt"/>
                <v:rect id="Rectangle 13" o:spid="_x0000_s119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" filled="f" stroked="f" strokeweight=".25pt">
                  <v:textbox inset="1pt,1pt,1pt,1pt">
                    <w:txbxContent>
                      <w:p w14:paraId="5B986108" w14:textId="77777777" w:rsidR="00C453A0" w:rsidRPr="00542326" w:rsidRDefault="00C453A0" w:rsidP="001009F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0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ec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dDmH15l4BOT6CQAA//8DAFBLAQItABQABgAIAAAAIQDb4fbL7gAAAIUBAAATAAAAAAAAAAAAAAAA&#10;AAAAAABbQ29udGVudF9UeXBlc10ueG1sUEsBAi0AFAAGAAgAAAAhAFr0LFu/AAAAFQEAAAsAAAAA&#10;AAAAAAAAAAAAHwEAAF9yZWxzLy5yZWxzUEsBAi0AFAAGAAgAAAAhAC7Jh5zBAAAA3AAAAA8AAAAA&#10;AAAAAAAAAAAABwIAAGRycy9kb3ducmV2LnhtbFBLBQYAAAAAAwADALcAAAD1AgAAAAA=&#10;" filled="f" stroked="f" strokeweight=".25pt">
                  <v:textbox inset="1pt,1pt,1pt,1pt">
                    <w:txbxContent>
                      <w:p w14:paraId="51DF0CEF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0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" filled="f" stroked="f" strokeweight=".25pt">
                  <v:textbox inset="1pt,1pt,1pt,1pt">
                    <w:txbxContent>
                      <w:p w14:paraId="1C0F84D0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0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" filled="f" stroked="f" strokeweight=".25pt">
                  <v:textbox inset="1pt,1pt,1pt,1pt">
                    <w:txbxContent>
                      <w:p w14:paraId="784A5AD1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0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XywAAAANwAAAAPAAAAZHJzL2Rvd25yZXYueG1sRE/Pa8Iw&#10;FL4P9j+EJ3hbE4eT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P8uF8sAAAADcAAAADwAAAAAA&#10;AAAAAAAAAAAHAgAAZHJzL2Rvd25yZXYueG1sUEsFBgAAAAADAAMAtwAAAPQCAAAAAA==&#10;" filled="f" stroked="f" strokeweight=".25pt">
                  <v:textbox inset="1pt,1pt,1pt,1pt">
                    <w:txbxContent>
                      <w:p w14:paraId="0844991B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0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yBpwgAAANwAAAAPAAAAZHJzL2Rvd25yZXYueG1sRI9Ba8JA&#10;FITvBf/D8oTe6q5iRV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BQhyBpwgAAANwAAAAPAAAA&#10;AAAAAAAAAAAAAAcCAABkcnMvZG93bnJldi54bWxQSwUGAAAAAAMAAwC3AAAA9gIAAAAA&#10;" filled="f" stroked="f" strokeweight=".25pt">
                  <v:textbox inset="1pt,1pt,1pt,1pt">
                    <w:txbxContent>
                      <w:p w14:paraId="35AEADD3" w14:textId="77777777" w:rsidR="00C453A0" w:rsidRPr="00EB45AA" w:rsidRDefault="00C453A0" w:rsidP="001009F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0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4e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" filled="f" stroked="f" strokeweight=".25pt">
                  <v:textbox inset="1pt,1pt,1pt,1pt">
                    <w:txbxContent>
                      <w:p w14:paraId="3F166D10" w14:textId="1D7E548E" w:rsidR="00C453A0" w:rsidRPr="00542326" w:rsidRDefault="00860204" w:rsidP="001009F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8</w:t>
                        </w:r>
                      </w:p>
                    </w:txbxContent>
                  </v:textbox>
                </v:rect>
                <v:rect id="Rectangle 20" o:spid="_x0000_s120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" filled="f" stroked="f" strokeweight=".25pt">
                  <v:textbox inset="1pt,1pt,1pt,1pt">
                    <w:txbxContent>
                      <w:p w14:paraId="1D662D1C" w14:textId="77777777" w:rsidR="00C453A0" w:rsidRPr="00FE178E" w:rsidRDefault="00C453A0" w:rsidP="00FA0185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73DD4A42" w14:textId="77777777" w:rsidR="00C453A0" w:rsidRPr="00EB45AA" w:rsidRDefault="00C453A0" w:rsidP="001009FE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5CC94564" w14:textId="572B78E2" w:rsidR="002170CE" w:rsidRDefault="002170CE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02A44CCD" w14:textId="36EA481A" w:rsidR="00A20FB3" w:rsidRDefault="00A20FB3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54DCEDF4" w14:textId="3AA181AF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60F8DA75" w14:textId="45E1AA12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7D466022" w14:textId="0FE2F243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1074BC33" w14:textId="7472B4F5" w:rsidR="00FF51F5" w:rsidRDefault="00860204" w:rsidP="002170CE">
      <w:pPr>
        <w:jc w:val="center"/>
        <w:rPr>
          <w:rFonts w:ascii="Times New Roman" w:hAnsi="Times New Roman"/>
          <w:sz w:val="28"/>
          <w:szCs w:val="28"/>
        </w:rPr>
      </w:pPr>
      <w:r w:rsidRPr="00FF51F5">
        <w:rPr>
          <w:noProof/>
          <w:color w:val="000000" w:themeColor="text1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1" layoutInCell="1" allowOverlap="1" wp14:anchorId="6F951AE7" wp14:editId="48F0389B">
                <wp:simplePos x="0" y="0"/>
                <wp:positionH relativeFrom="margin">
                  <wp:align>left</wp:align>
                </wp:positionH>
                <wp:positionV relativeFrom="margin">
                  <wp:posOffset>-319405</wp:posOffset>
                </wp:positionV>
                <wp:extent cx="6544945" cy="10094595"/>
                <wp:effectExtent l="0" t="0" r="27305" b="20955"/>
                <wp:wrapNone/>
                <wp:docPr id="1290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129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2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3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4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5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6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7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8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99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00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01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0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6A06D9" w14:textId="77777777" w:rsidR="00860204" w:rsidRPr="00542326" w:rsidRDefault="00860204" w:rsidP="00860204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695BE34" w14:textId="77777777" w:rsidR="00860204" w:rsidRPr="00EB45AA" w:rsidRDefault="00860204" w:rsidP="0086020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AE7EAD" w14:textId="77777777" w:rsidR="00860204" w:rsidRPr="00EB45AA" w:rsidRDefault="00860204" w:rsidP="0086020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3E65A7" w14:textId="77777777" w:rsidR="00860204" w:rsidRPr="00EB45AA" w:rsidRDefault="00860204" w:rsidP="0086020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CE70FD" w14:textId="77777777" w:rsidR="00860204" w:rsidRPr="00EB45AA" w:rsidRDefault="00860204" w:rsidP="0086020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4D17206" w14:textId="77777777" w:rsidR="00860204" w:rsidRPr="00EB45AA" w:rsidRDefault="00860204" w:rsidP="00860204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2104165" w14:textId="198CDE1C" w:rsidR="00860204" w:rsidRPr="00542326" w:rsidRDefault="00860204" w:rsidP="0086020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0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A9AB23" w14:textId="77777777" w:rsidR="00860204" w:rsidRPr="00FE178E" w:rsidRDefault="00860204" w:rsidP="0086020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0C1749B1" w14:textId="77777777" w:rsidR="00860204" w:rsidRPr="00EB45AA" w:rsidRDefault="00860204" w:rsidP="0086020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951AE7" id="_x0000_s1207" style="position:absolute;left:0;text-align:left;margin-left:0;margin-top:-25.15pt;width:515.35pt;height:794.85pt;z-index:251674624;mso-position-horizontal:left;mso-position-horizontal-relative:margin;mso-position-vertical-relative:margin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">
                <v:rect id="Rectangle 2" o:spid="_x0000_s120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" filled="f" strokeweight="2pt"/>
                <v:line id="Line 3" o:spid="_x0000_s1209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" strokeweight="2pt"/>
                <v:line id="Line 4" o:spid="_x0000_s1210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" strokeweight="2pt"/>
                <v:line id="Line 5" o:spid="_x0000_s1211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M2t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" strokeweight="2pt"/>
                <v:line id="Line 6" o:spid="_x0000_s1212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Gg2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/MJ&#10;fL8JJ8jVBwAA//8DAFBLAQItABQABgAIAAAAIQDb4fbL7gAAAIUBAAATAAAAAAAAAAAAAAAAAAAA&#10;AABbQ29udGVudF9UeXBlc10ueG1sUEsBAi0AFAAGAAgAAAAhAFr0LFu/AAAAFQEAAAsAAAAAAAAA&#10;AAAAAAAAHwEAAF9yZWxzLy5yZWxzUEsBAi0AFAAGAAgAAAAhANSgaDa+AAAA3QAAAA8AAAAAAAAA&#10;AAAAAAAABwIAAGRycy9kb3ducmV2LnhtbFBLBQYAAAAAAwADALcAAADyAgAAAAA=&#10;" strokeweight="2pt"/>
                <v:line id="Line 7" o:spid="_x0000_s1213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vZB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/Mp&#10;fL8JJ8jVBwAA//8DAFBLAQItABQABgAIAAAAIQDb4fbL7gAAAIUBAAATAAAAAAAAAAAAAAAAAAAA&#10;AABbQ29udGVudF9UeXBlc10ueG1sUEsBAi0AFAAGAAgAAAAhAFr0LFu/AAAAFQEAAAsAAAAAAAAA&#10;AAAAAAAAHwEAAF9yZWxzLy5yZWxzUEsBAi0AFAAGAAgAAAAhACRy9kG+AAAA3QAAAA8AAAAAAAAA&#10;AAAAAAAABwIAAGRycy9kb3ducmV2LnhtbFBLBQYAAAAAAwADALcAAADyAgAAAAA=&#10;" strokeweight="2pt"/>
                <v:line id="Line 8" o:spid="_x0000_s1214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" strokeweight="2pt"/>
                <v:line id="Line 9" o:spid="_x0000_s1215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" strokeweight="2pt"/>
                <v:line id="Line 10" o:spid="_x0000_s121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" strokeweight="1pt"/>
                <v:line id="Line 11" o:spid="_x0000_s121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" strokeweight="2pt"/>
                <v:line id="Line 12" o:spid="_x0000_s1218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" strokeweight="1pt"/>
                <v:rect id="Rectangle 13" o:spid="_x0000_s1219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" filled="f" stroked="f" strokeweight=".25pt">
                  <v:textbox inset="1pt,1pt,1pt,1pt">
                    <w:txbxContent>
                      <w:p w14:paraId="786A06D9" w14:textId="77777777" w:rsidR="00860204" w:rsidRPr="00542326" w:rsidRDefault="00860204" w:rsidP="00860204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20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" filled="f" stroked="f" strokeweight=".25pt">
                  <v:textbox inset="1pt,1pt,1pt,1pt">
                    <w:txbxContent>
                      <w:p w14:paraId="1695BE34" w14:textId="77777777" w:rsidR="00860204" w:rsidRPr="00EB45AA" w:rsidRDefault="00860204" w:rsidP="00860204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21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" filled="f" stroked="f" strokeweight=".25pt">
                  <v:textbox inset="1pt,1pt,1pt,1pt">
                    <w:txbxContent>
                      <w:p w14:paraId="09AE7EAD" w14:textId="77777777" w:rsidR="00860204" w:rsidRPr="00EB45AA" w:rsidRDefault="00860204" w:rsidP="0086020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22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" filled="f" stroked="f" strokeweight=".25pt">
                  <v:textbox inset="1pt,1pt,1pt,1pt">
                    <w:txbxContent>
                      <w:p w14:paraId="063E65A7" w14:textId="77777777" w:rsidR="00860204" w:rsidRPr="00EB45AA" w:rsidRDefault="00860204" w:rsidP="0086020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23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" filled="f" stroked="f" strokeweight=".25pt">
                  <v:textbox inset="1pt,1pt,1pt,1pt">
                    <w:txbxContent>
                      <w:p w14:paraId="22CE70FD" w14:textId="77777777" w:rsidR="00860204" w:rsidRPr="00EB45AA" w:rsidRDefault="00860204" w:rsidP="0086020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24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" filled="f" stroked="f" strokeweight=".25pt">
                  <v:textbox inset="1pt,1pt,1pt,1pt">
                    <w:txbxContent>
                      <w:p w14:paraId="64D17206" w14:textId="77777777" w:rsidR="00860204" w:rsidRPr="00EB45AA" w:rsidRDefault="00860204" w:rsidP="00860204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25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" filled="f" stroked="f" strokeweight=".25pt">
                  <v:textbox inset="1pt,1pt,1pt,1pt">
                    <w:txbxContent>
                      <w:p w14:paraId="52104165" w14:textId="198CDE1C" w:rsidR="00860204" w:rsidRPr="00542326" w:rsidRDefault="00860204" w:rsidP="00860204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9</w:t>
                        </w:r>
                      </w:p>
                    </w:txbxContent>
                  </v:textbox>
                </v:rect>
                <v:rect id="Rectangle 20" o:spid="_x0000_s1226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" filled="f" stroked="f" strokeweight=".25pt">
                  <v:textbox inset="1pt,1pt,1pt,1pt">
                    <w:txbxContent>
                      <w:p w14:paraId="54A9AB23" w14:textId="77777777" w:rsidR="00860204" w:rsidRPr="00FE178E" w:rsidRDefault="00860204" w:rsidP="0086020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0C1749B1" w14:textId="77777777" w:rsidR="00860204" w:rsidRPr="00EB45AA" w:rsidRDefault="00860204" w:rsidP="00860204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margin"/>
                <w10:anchorlock/>
              </v:group>
            </w:pict>
          </mc:Fallback>
        </mc:AlternateContent>
      </w:r>
    </w:p>
    <w:p w14:paraId="56111F3B" w14:textId="05E0727A" w:rsidR="00FF51F5" w:rsidRDefault="00FF51F5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0E94541E" w14:textId="6B6BB34D" w:rsidR="00540934" w:rsidRDefault="00540934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1DCA77DA" w14:textId="7B64A8CE" w:rsidR="00540934" w:rsidRDefault="00540934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5FACD308" w14:textId="0428BED7" w:rsidR="00540934" w:rsidRDefault="00540934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2A2DE4EC" w14:textId="3DB3E8A8" w:rsidR="00540934" w:rsidRDefault="00540934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9F15457" w14:textId="7A3D693D" w:rsidR="00540934" w:rsidRDefault="00540934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20FB4EFC" w14:textId="77777777" w:rsidR="00540934" w:rsidRDefault="00540934" w:rsidP="002170CE">
      <w:pPr>
        <w:jc w:val="center"/>
        <w:rPr>
          <w:rFonts w:ascii="Times New Roman" w:hAnsi="Times New Roman"/>
          <w:sz w:val="28"/>
          <w:szCs w:val="28"/>
        </w:rPr>
      </w:pPr>
    </w:p>
    <w:p w14:paraId="3077F6AE" w14:textId="4E9BFBF7" w:rsidR="00F403F8" w:rsidRPr="008C301B" w:rsidRDefault="002170CE" w:rsidP="002170CE">
      <w:pPr>
        <w:jc w:val="center"/>
        <w:rPr>
          <w:rFonts w:ascii="Times New Roman" w:hAnsi="Times New Roman"/>
          <w:b/>
          <w:sz w:val="28"/>
          <w:szCs w:val="28"/>
        </w:rPr>
      </w:pPr>
      <w:r w:rsidRPr="008C301B">
        <w:rPr>
          <w:rFonts w:ascii="Times New Roman" w:hAnsi="Times New Roman"/>
          <w:b/>
          <w:sz w:val="28"/>
          <w:szCs w:val="28"/>
        </w:rPr>
        <w:t>Графическая часть</w:t>
      </w:r>
      <w:r w:rsidR="00AB1506">
        <w:rPr>
          <w:rFonts w:ascii="Times New Roman" w:hAnsi="Times New Roman"/>
          <w:b/>
          <w:sz w:val="28"/>
          <w:szCs w:val="28"/>
        </w:rPr>
        <w:t xml:space="preserve"> </w:t>
      </w:r>
    </w:p>
    <w:sectPr w:rsidR="00F403F8" w:rsidRPr="008C301B" w:rsidSect="00077D4D">
      <w:pgSz w:w="11906" w:h="16838"/>
      <w:pgMar w:top="851" w:right="849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D29AF" w14:textId="77777777" w:rsidR="00991458" w:rsidRDefault="00991458" w:rsidP="00BB1239">
      <w:pPr>
        <w:spacing w:after="0" w:line="240" w:lineRule="auto"/>
      </w:pPr>
      <w:r>
        <w:separator/>
      </w:r>
    </w:p>
  </w:endnote>
  <w:endnote w:type="continuationSeparator" w:id="0">
    <w:p w14:paraId="0DEACC2F" w14:textId="77777777" w:rsidR="00991458" w:rsidRDefault="00991458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2DCD7" w14:textId="77777777" w:rsidR="00991458" w:rsidRDefault="00991458" w:rsidP="00BB1239">
      <w:pPr>
        <w:spacing w:after="0" w:line="240" w:lineRule="auto"/>
      </w:pPr>
      <w:r>
        <w:separator/>
      </w:r>
    </w:p>
  </w:footnote>
  <w:footnote w:type="continuationSeparator" w:id="0">
    <w:p w14:paraId="68CD986D" w14:textId="77777777" w:rsidR="00991458" w:rsidRDefault="00991458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3" w15:restartNumberingAfterBreak="0">
    <w:nsid w:val="12C25B2C"/>
    <w:multiLevelType w:val="hybridMultilevel"/>
    <w:tmpl w:val="4BC40B78"/>
    <w:lvl w:ilvl="0" w:tplc="660661D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10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2D34C7"/>
    <w:multiLevelType w:val="hybridMultilevel"/>
    <w:tmpl w:val="AECC49B2"/>
    <w:lvl w:ilvl="0" w:tplc="772EA69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5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2C0E3DF1"/>
    <w:multiLevelType w:val="hybridMultilevel"/>
    <w:tmpl w:val="2D546D32"/>
    <w:lvl w:ilvl="0" w:tplc="C46E2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8" w15:restartNumberingAfterBreak="0">
    <w:nsid w:val="2FF808AC"/>
    <w:multiLevelType w:val="hybridMultilevel"/>
    <w:tmpl w:val="D60E63DA"/>
    <w:lvl w:ilvl="0" w:tplc="1652A956">
      <w:start w:val="1"/>
      <w:numFmt w:val="decimal"/>
      <w:lvlText w:val="%1)"/>
      <w:lvlJc w:val="left"/>
      <w:pPr>
        <w:ind w:left="951" w:hanging="52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0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21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23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4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6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7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2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3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8"/>
  </w:num>
  <w:num w:numId="3">
    <w:abstractNumId w:val="9"/>
  </w:num>
  <w:num w:numId="4">
    <w:abstractNumId w:val="23"/>
  </w:num>
  <w:num w:numId="5">
    <w:abstractNumId w:val="24"/>
  </w:num>
  <w:num w:numId="6">
    <w:abstractNumId w:val="21"/>
  </w:num>
  <w:num w:numId="7">
    <w:abstractNumId w:val="6"/>
  </w:num>
  <w:num w:numId="8">
    <w:abstractNumId w:val="30"/>
  </w:num>
  <w:num w:numId="9">
    <w:abstractNumId w:val="29"/>
  </w:num>
  <w:num w:numId="10">
    <w:abstractNumId w:val="7"/>
  </w:num>
  <w:num w:numId="11">
    <w:abstractNumId w:val="31"/>
  </w:num>
  <w:num w:numId="12">
    <w:abstractNumId w:val="27"/>
  </w:num>
  <w:num w:numId="13">
    <w:abstractNumId w:val="33"/>
  </w:num>
  <w:num w:numId="14">
    <w:abstractNumId w:val="5"/>
  </w:num>
  <w:num w:numId="15">
    <w:abstractNumId w:val="10"/>
  </w:num>
  <w:num w:numId="16">
    <w:abstractNumId w:val="19"/>
  </w:num>
  <w:num w:numId="17">
    <w:abstractNumId w:val="2"/>
  </w:num>
  <w:num w:numId="18">
    <w:abstractNumId w:val="1"/>
  </w:num>
  <w:num w:numId="19">
    <w:abstractNumId w:val="13"/>
  </w:num>
  <w:num w:numId="20">
    <w:abstractNumId w:val="17"/>
  </w:num>
  <w:num w:numId="21">
    <w:abstractNumId w:val="0"/>
  </w:num>
  <w:num w:numId="22">
    <w:abstractNumId w:val="8"/>
  </w:num>
  <w:num w:numId="23">
    <w:abstractNumId w:val="22"/>
  </w:num>
  <w:num w:numId="24">
    <w:abstractNumId w:val="14"/>
  </w:num>
  <w:num w:numId="25">
    <w:abstractNumId w:val="20"/>
  </w:num>
  <w:num w:numId="26">
    <w:abstractNumId w:val="15"/>
  </w:num>
  <w:num w:numId="27">
    <w:abstractNumId w:val="32"/>
  </w:num>
  <w:num w:numId="28">
    <w:abstractNumId w:val="25"/>
  </w:num>
  <w:num w:numId="29">
    <w:abstractNumId w:val="4"/>
  </w:num>
  <w:num w:numId="30">
    <w:abstractNumId w:val="26"/>
  </w:num>
  <w:num w:numId="31">
    <w:abstractNumId w:val="3"/>
  </w:num>
  <w:num w:numId="32">
    <w:abstractNumId w:val="16"/>
  </w:num>
  <w:num w:numId="33">
    <w:abstractNumId w:val="18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F0"/>
    <w:rsid w:val="00016471"/>
    <w:rsid w:val="00023ACC"/>
    <w:rsid w:val="00030093"/>
    <w:rsid w:val="00031F37"/>
    <w:rsid w:val="00042413"/>
    <w:rsid w:val="00052821"/>
    <w:rsid w:val="0005503B"/>
    <w:rsid w:val="0006096B"/>
    <w:rsid w:val="00077D2A"/>
    <w:rsid w:val="00077D4D"/>
    <w:rsid w:val="00084C8C"/>
    <w:rsid w:val="00085411"/>
    <w:rsid w:val="000B44FE"/>
    <w:rsid w:val="000C55B7"/>
    <w:rsid w:val="000C67E1"/>
    <w:rsid w:val="000E7CA5"/>
    <w:rsid w:val="000F5932"/>
    <w:rsid w:val="001009FE"/>
    <w:rsid w:val="0010532C"/>
    <w:rsid w:val="001127B3"/>
    <w:rsid w:val="00124DB9"/>
    <w:rsid w:val="00144874"/>
    <w:rsid w:val="0016019C"/>
    <w:rsid w:val="001635F7"/>
    <w:rsid w:val="0016743A"/>
    <w:rsid w:val="00171015"/>
    <w:rsid w:val="00187124"/>
    <w:rsid w:val="00191580"/>
    <w:rsid w:val="001A41A8"/>
    <w:rsid w:val="001B1314"/>
    <w:rsid w:val="001B59C4"/>
    <w:rsid w:val="001C6E0C"/>
    <w:rsid w:val="001E525E"/>
    <w:rsid w:val="001E65E3"/>
    <w:rsid w:val="001F0BB4"/>
    <w:rsid w:val="001F21EA"/>
    <w:rsid w:val="001F6E46"/>
    <w:rsid w:val="00200C62"/>
    <w:rsid w:val="00211420"/>
    <w:rsid w:val="002145D2"/>
    <w:rsid w:val="00215DB5"/>
    <w:rsid w:val="002170CE"/>
    <w:rsid w:val="002178F9"/>
    <w:rsid w:val="00220365"/>
    <w:rsid w:val="00236E72"/>
    <w:rsid w:val="002536AD"/>
    <w:rsid w:val="00253EE4"/>
    <w:rsid w:val="00265C77"/>
    <w:rsid w:val="00270E72"/>
    <w:rsid w:val="00273845"/>
    <w:rsid w:val="0028286C"/>
    <w:rsid w:val="002A4267"/>
    <w:rsid w:val="002A53EA"/>
    <w:rsid w:val="002A5FFE"/>
    <w:rsid w:val="002A6BB1"/>
    <w:rsid w:val="002B3FCC"/>
    <w:rsid w:val="002B74F5"/>
    <w:rsid w:val="002C2A46"/>
    <w:rsid w:val="002C2C30"/>
    <w:rsid w:val="002C4510"/>
    <w:rsid w:val="002D22D2"/>
    <w:rsid w:val="002D775A"/>
    <w:rsid w:val="003165D2"/>
    <w:rsid w:val="003207A4"/>
    <w:rsid w:val="00323A4E"/>
    <w:rsid w:val="00326C21"/>
    <w:rsid w:val="00331AD3"/>
    <w:rsid w:val="003438D2"/>
    <w:rsid w:val="00354D73"/>
    <w:rsid w:val="00355DF6"/>
    <w:rsid w:val="00367CFD"/>
    <w:rsid w:val="00380429"/>
    <w:rsid w:val="00390B4F"/>
    <w:rsid w:val="00396DB7"/>
    <w:rsid w:val="003A6BE7"/>
    <w:rsid w:val="003B73FE"/>
    <w:rsid w:val="003B7773"/>
    <w:rsid w:val="003C7804"/>
    <w:rsid w:val="003E20DD"/>
    <w:rsid w:val="003F5F94"/>
    <w:rsid w:val="003F6D09"/>
    <w:rsid w:val="0040553B"/>
    <w:rsid w:val="00416B2A"/>
    <w:rsid w:val="00423490"/>
    <w:rsid w:val="00450D24"/>
    <w:rsid w:val="004631DA"/>
    <w:rsid w:val="004662A9"/>
    <w:rsid w:val="00492125"/>
    <w:rsid w:val="0049254A"/>
    <w:rsid w:val="00493B32"/>
    <w:rsid w:val="004B0751"/>
    <w:rsid w:val="004D7612"/>
    <w:rsid w:val="004D7C3F"/>
    <w:rsid w:val="004E3555"/>
    <w:rsid w:val="004E6A09"/>
    <w:rsid w:val="004E6B3C"/>
    <w:rsid w:val="004F477F"/>
    <w:rsid w:val="004F65DC"/>
    <w:rsid w:val="00504B3D"/>
    <w:rsid w:val="00505D08"/>
    <w:rsid w:val="00527B31"/>
    <w:rsid w:val="005323CD"/>
    <w:rsid w:val="00536055"/>
    <w:rsid w:val="00540934"/>
    <w:rsid w:val="005512EF"/>
    <w:rsid w:val="00561985"/>
    <w:rsid w:val="00565761"/>
    <w:rsid w:val="00580F10"/>
    <w:rsid w:val="005A1701"/>
    <w:rsid w:val="005B673B"/>
    <w:rsid w:val="005D36CC"/>
    <w:rsid w:val="005F243C"/>
    <w:rsid w:val="00615CDE"/>
    <w:rsid w:val="00620F47"/>
    <w:rsid w:val="00631021"/>
    <w:rsid w:val="006363E2"/>
    <w:rsid w:val="00637724"/>
    <w:rsid w:val="00651C54"/>
    <w:rsid w:val="00654436"/>
    <w:rsid w:val="006606EA"/>
    <w:rsid w:val="00661760"/>
    <w:rsid w:val="006C532F"/>
    <w:rsid w:val="006D468C"/>
    <w:rsid w:val="006E09B1"/>
    <w:rsid w:val="006F0EFC"/>
    <w:rsid w:val="007066B0"/>
    <w:rsid w:val="00706EAC"/>
    <w:rsid w:val="00710E36"/>
    <w:rsid w:val="00721EA1"/>
    <w:rsid w:val="007275D1"/>
    <w:rsid w:val="00732AE9"/>
    <w:rsid w:val="00732DD3"/>
    <w:rsid w:val="00734847"/>
    <w:rsid w:val="007434DF"/>
    <w:rsid w:val="00744190"/>
    <w:rsid w:val="00751BA1"/>
    <w:rsid w:val="0075464F"/>
    <w:rsid w:val="007546F8"/>
    <w:rsid w:val="007549CF"/>
    <w:rsid w:val="0075501D"/>
    <w:rsid w:val="007553F7"/>
    <w:rsid w:val="00765817"/>
    <w:rsid w:val="007718FE"/>
    <w:rsid w:val="00790F63"/>
    <w:rsid w:val="007A40C7"/>
    <w:rsid w:val="007B05E8"/>
    <w:rsid w:val="007B3DDE"/>
    <w:rsid w:val="007C139E"/>
    <w:rsid w:val="007C2D9F"/>
    <w:rsid w:val="007C7E96"/>
    <w:rsid w:val="007E503A"/>
    <w:rsid w:val="008013F9"/>
    <w:rsid w:val="00802FDB"/>
    <w:rsid w:val="008052EF"/>
    <w:rsid w:val="00806064"/>
    <w:rsid w:val="0081280C"/>
    <w:rsid w:val="00826353"/>
    <w:rsid w:val="0083051E"/>
    <w:rsid w:val="00835BAD"/>
    <w:rsid w:val="00845979"/>
    <w:rsid w:val="0085374D"/>
    <w:rsid w:val="00860204"/>
    <w:rsid w:val="008605F0"/>
    <w:rsid w:val="00860CB0"/>
    <w:rsid w:val="00885C75"/>
    <w:rsid w:val="00887BE7"/>
    <w:rsid w:val="00892E9B"/>
    <w:rsid w:val="008B7E2B"/>
    <w:rsid w:val="008C267F"/>
    <w:rsid w:val="008C2EE4"/>
    <w:rsid w:val="008C301B"/>
    <w:rsid w:val="008C4AD7"/>
    <w:rsid w:val="008D1543"/>
    <w:rsid w:val="008D30F6"/>
    <w:rsid w:val="008E1960"/>
    <w:rsid w:val="008E5C88"/>
    <w:rsid w:val="008E5FD5"/>
    <w:rsid w:val="00922E3D"/>
    <w:rsid w:val="00932DFF"/>
    <w:rsid w:val="009374C7"/>
    <w:rsid w:val="00946ACC"/>
    <w:rsid w:val="009516D2"/>
    <w:rsid w:val="00953985"/>
    <w:rsid w:val="00953CE0"/>
    <w:rsid w:val="00955A68"/>
    <w:rsid w:val="00956BD7"/>
    <w:rsid w:val="0098134A"/>
    <w:rsid w:val="009853BA"/>
    <w:rsid w:val="00991458"/>
    <w:rsid w:val="00997CDF"/>
    <w:rsid w:val="009B683C"/>
    <w:rsid w:val="009C3B10"/>
    <w:rsid w:val="009E204A"/>
    <w:rsid w:val="009E601C"/>
    <w:rsid w:val="00A04AA9"/>
    <w:rsid w:val="00A17321"/>
    <w:rsid w:val="00A20FB3"/>
    <w:rsid w:val="00A53717"/>
    <w:rsid w:val="00A55520"/>
    <w:rsid w:val="00A621B4"/>
    <w:rsid w:val="00A72131"/>
    <w:rsid w:val="00A85BA3"/>
    <w:rsid w:val="00A91A86"/>
    <w:rsid w:val="00A933D6"/>
    <w:rsid w:val="00A939FB"/>
    <w:rsid w:val="00AA64CB"/>
    <w:rsid w:val="00AB1506"/>
    <w:rsid w:val="00AD0982"/>
    <w:rsid w:val="00AD47B8"/>
    <w:rsid w:val="00AD5AA4"/>
    <w:rsid w:val="00AE1B55"/>
    <w:rsid w:val="00AE74C7"/>
    <w:rsid w:val="00AF3143"/>
    <w:rsid w:val="00AF68AF"/>
    <w:rsid w:val="00B01F8E"/>
    <w:rsid w:val="00B0628A"/>
    <w:rsid w:val="00B078AF"/>
    <w:rsid w:val="00B2168C"/>
    <w:rsid w:val="00B23286"/>
    <w:rsid w:val="00B30301"/>
    <w:rsid w:val="00B31C51"/>
    <w:rsid w:val="00B40CAA"/>
    <w:rsid w:val="00B50D1C"/>
    <w:rsid w:val="00B61E37"/>
    <w:rsid w:val="00B81816"/>
    <w:rsid w:val="00B8406F"/>
    <w:rsid w:val="00B84F40"/>
    <w:rsid w:val="00B958D0"/>
    <w:rsid w:val="00BA2CED"/>
    <w:rsid w:val="00BB046C"/>
    <w:rsid w:val="00BB1239"/>
    <w:rsid w:val="00BB45A1"/>
    <w:rsid w:val="00BB62C5"/>
    <w:rsid w:val="00BC04FE"/>
    <w:rsid w:val="00BC592E"/>
    <w:rsid w:val="00BE247F"/>
    <w:rsid w:val="00BE3DCC"/>
    <w:rsid w:val="00C003C4"/>
    <w:rsid w:val="00C03032"/>
    <w:rsid w:val="00C14994"/>
    <w:rsid w:val="00C1587C"/>
    <w:rsid w:val="00C23B4F"/>
    <w:rsid w:val="00C37B9F"/>
    <w:rsid w:val="00C453A0"/>
    <w:rsid w:val="00C56EDA"/>
    <w:rsid w:val="00C64A53"/>
    <w:rsid w:val="00C72E03"/>
    <w:rsid w:val="00C77F8E"/>
    <w:rsid w:val="00C80C90"/>
    <w:rsid w:val="00C83417"/>
    <w:rsid w:val="00C905A6"/>
    <w:rsid w:val="00C92423"/>
    <w:rsid w:val="00CA294A"/>
    <w:rsid w:val="00CA7484"/>
    <w:rsid w:val="00CB13AD"/>
    <w:rsid w:val="00CB2921"/>
    <w:rsid w:val="00CC0761"/>
    <w:rsid w:val="00CC74B0"/>
    <w:rsid w:val="00CD6B3C"/>
    <w:rsid w:val="00CE0BBD"/>
    <w:rsid w:val="00CE381E"/>
    <w:rsid w:val="00CE50E1"/>
    <w:rsid w:val="00CE58DE"/>
    <w:rsid w:val="00CF5224"/>
    <w:rsid w:val="00D37114"/>
    <w:rsid w:val="00D475D8"/>
    <w:rsid w:val="00D6170B"/>
    <w:rsid w:val="00D742CA"/>
    <w:rsid w:val="00D769E4"/>
    <w:rsid w:val="00D80B7C"/>
    <w:rsid w:val="00D83438"/>
    <w:rsid w:val="00D860C9"/>
    <w:rsid w:val="00D916B5"/>
    <w:rsid w:val="00DA7BB5"/>
    <w:rsid w:val="00DB7990"/>
    <w:rsid w:val="00DC5223"/>
    <w:rsid w:val="00DD4089"/>
    <w:rsid w:val="00DE019E"/>
    <w:rsid w:val="00DE35FB"/>
    <w:rsid w:val="00DE688A"/>
    <w:rsid w:val="00E01465"/>
    <w:rsid w:val="00E02D12"/>
    <w:rsid w:val="00E04545"/>
    <w:rsid w:val="00E04EB9"/>
    <w:rsid w:val="00E07065"/>
    <w:rsid w:val="00E10A3C"/>
    <w:rsid w:val="00E10C3B"/>
    <w:rsid w:val="00E2417F"/>
    <w:rsid w:val="00E40217"/>
    <w:rsid w:val="00E53F13"/>
    <w:rsid w:val="00E77744"/>
    <w:rsid w:val="00E907DE"/>
    <w:rsid w:val="00E91325"/>
    <w:rsid w:val="00E91C34"/>
    <w:rsid w:val="00E91CFC"/>
    <w:rsid w:val="00EB0B16"/>
    <w:rsid w:val="00EB41D9"/>
    <w:rsid w:val="00EC0A99"/>
    <w:rsid w:val="00EC6472"/>
    <w:rsid w:val="00EC6596"/>
    <w:rsid w:val="00ED5D56"/>
    <w:rsid w:val="00EE6F15"/>
    <w:rsid w:val="00F019E3"/>
    <w:rsid w:val="00F026F1"/>
    <w:rsid w:val="00F05F62"/>
    <w:rsid w:val="00F20E4E"/>
    <w:rsid w:val="00F26BBF"/>
    <w:rsid w:val="00F300D7"/>
    <w:rsid w:val="00F403F8"/>
    <w:rsid w:val="00F423EF"/>
    <w:rsid w:val="00F45E74"/>
    <w:rsid w:val="00F473C8"/>
    <w:rsid w:val="00F473C9"/>
    <w:rsid w:val="00F51A0A"/>
    <w:rsid w:val="00F5352E"/>
    <w:rsid w:val="00F61BFD"/>
    <w:rsid w:val="00F83E89"/>
    <w:rsid w:val="00F86B8A"/>
    <w:rsid w:val="00F91771"/>
    <w:rsid w:val="00F95842"/>
    <w:rsid w:val="00FA0185"/>
    <w:rsid w:val="00FB0C5B"/>
    <w:rsid w:val="00FB117C"/>
    <w:rsid w:val="00FD2F89"/>
    <w:rsid w:val="00FD4115"/>
    <w:rsid w:val="00FE1124"/>
    <w:rsid w:val="00FE178E"/>
    <w:rsid w:val="00FE5B62"/>
    <w:rsid w:val="00FF30CB"/>
    <w:rsid w:val="00FF51F5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0E4E"/>
  <w15:docId w15:val="{5C4C1042-0F66-45A4-99A7-08F42D1FB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7F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jc w:val="center"/>
    </w:pPr>
    <w:rPr>
      <w:rFonts w:ascii="ISOCPEUR" w:eastAsia="Times New Roman" w:hAnsi="ISOCPEUR"/>
      <w:i/>
      <w:sz w:val="24"/>
      <w:lang w:val="uk-UA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af">
    <w:name w:val="Основной текст Знак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/>
      <w:sz w:val="24"/>
      <w:szCs w:val="20"/>
      <w:lang w:eastAsia="ru-RU"/>
    </w:rPr>
  </w:style>
  <w:style w:type="character" w:customStyle="1" w:styleId="32">
    <w:name w:val="Основной текст с отступом 3 Знак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/>
      <w:szCs w:val="20"/>
      <w:lang w:eastAsia="ru-RU"/>
    </w:rPr>
  </w:style>
  <w:style w:type="character" w:customStyle="1" w:styleId="24">
    <w:name w:val="Основной текст 2 Знак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3 Знак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1;&#1072;&#1088;&#1080;&#1089;&#1072;\Documents\&#1055;&#1056;&#1054;&#1045;&#1050;&#1058;%20&#1055;&#1051;&#1040;&#1053;&#1048;&#1056;&#1054;&#1042;&#1050;&#1048;\&#1044;&#1079;&#1077;&#1088;&#1078;&#1080;&#1085;&#1089;&#1082;&#1086;&#1075;&#1086;\&#1055;&#1055;%20&#1054;&#1063;%20-%20%20&#1044;&#1079;&#1077;&#1088;&#1078;&#1080;&#1085;&#1089;&#1082;&#1086;&#1075;&#108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84FE9-2D2D-4B4E-BF0C-88497123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ПП ОЧ -  Дзержинского</Template>
  <TotalTime>290</TotalTime>
  <Pages>11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Раззаренов</dc:creator>
  <cp:keywords/>
  <cp:lastModifiedBy>Лариса</cp:lastModifiedBy>
  <cp:revision>19</cp:revision>
  <cp:lastPrinted>2018-10-11T19:42:00Z</cp:lastPrinted>
  <dcterms:created xsi:type="dcterms:W3CDTF">2023-11-05T11:02:00Z</dcterms:created>
  <dcterms:modified xsi:type="dcterms:W3CDTF">2023-12-07T19:55:00Z</dcterms:modified>
</cp:coreProperties>
</file>